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56224" w14:textId="3D290EC2" w:rsidR="00320E8F" w:rsidRPr="005B72C7" w:rsidRDefault="00A9218A" w:rsidP="00320E8F">
      <w:pPr>
        <w:pStyle w:val="Sangra2detindependiente"/>
        <w:ind w:left="0" w:firstLine="0"/>
        <w:rPr>
          <w:rFonts w:ascii="Arial" w:hAnsi="Arial"/>
          <w:sz w:val="20"/>
          <w:szCs w:val="20"/>
        </w:rPr>
      </w:pPr>
      <w:proofErr w:type="spellStart"/>
      <w:r w:rsidRPr="005B72C7">
        <w:rPr>
          <w:rFonts w:ascii="Arial" w:hAnsi="Arial"/>
          <w:sz w:val="20"/>
          <w:szCs w:val="20"/>
        </w:rPr>
        <w:t>Código</w:t>
      </w:r>
      <w:proofErr w:type="spellEnd"/>
      <w:r w:rsidRPr="005B72C7">
        <w:rPr>
          <w:rFonts w:ascii="Arial" w:hAnsi="Arial"/>
          <w:sz w:val="20"/>
          <w:szCs w:val="20"/>
        </w:rPr>
        <w:t xml:space="preserve"> Curso:</w:t>
      </w:r>
      <w:r w:rsidR="001F65DC" w:rsidRPr="005B72C7">
        <w:rPr>
          <w:rFonts w:ascii="Arial" w:hAnsi="Arial"/>
          <w:sz w:val="20"/>
          <w:szCs w:val="20"/>
        </w:rPr>
        <w:tab/>
      </w:r>
    </w:p>
    <w:p w14:paraId="6CD2E11C" w14:textId="6D6E57BE" w:rsidR="00A9218A" w:rsidRDefault="00A9218A" w:rsidP="00320E8F">
      <w:pPr>
        <w:pStyle w:val="Sangra2detindependiente"/>
        <w:ind w:left="0" w:firstLine="0"/>
        <w:rPr>
          <w:rFonts w:ascii="Arial" w:hAnsi="Arial"/>
          <w:b/>
          <w:sz w:val="20"/>
          <w:szCs w:val="20"/>
        </w:rPr>
      </w:pPr>
      <w:proofErr w:type="spellStart"/>
      <w:r w:rsidRPr="005B72C7">
        <w:rPr>
          <w:rFonts w:ascii="Arial" w:hAnsi="Arial"/>
          <w:sz w:val="20"/>
          <w:szCs w:val="20"/>
        </w:rPr>
        <w:t>Entidad</w:t>
      </w:r>
      <w:proofErr w:type="spellEnd"/>
      <w:r w:rsidRPr="005B72C7">
        <w:rPr>
          <w:rFonts w:ascii="Arial" w:hAnsi="Arial"/>
          <w:sz w:val="20"/>
          <w:szCs w:val="20"/>
        </w:rPr>
        <w:t>:</w:t>
      </w:r>
      <w:r w:rsidRPr="005B72C7">
        <w:rPr>
          <w:rFonts w:ascii="Arial" w:hAnsi="Arial"/>
          <w:b/>
          <w:sz w:val="20"/>
          <w:szCs w:val="20"/>
        </w:rPr>
        <w:t xml:space="preserve"> </w:t>
      </w:r>
    </w:p>
    <w:p w14:paraId="1B913AD2" w14:textId="50C753F2" w:rsidR="00FD26E6" w:rsidRDefault="00FD26E6" w:rsidP="00320E8F">
      <w:pPr>
        <w:pStyle w:val="Sangra2detindependiente"/>
        <w:ind w:left="0" w:firstLine="0"/>
        <w:rPr>
          <w:rFonts w:ascii="Arial" w:hAnsi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2289"/>
      </w:tblGrid>
      <w:tr w:rsidR="00A9218A" w:rsidRPr="005B72C7" w14:paraId="360F7FD6" w14:textId="77777777" w:rsidTr="00FD26E6">
        <w:trPr>
          <w:trHeight w:val="722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AF95" w14:textId="2EBB1E77" w:rsidR="00A9218A" w:rsidRPr="005B72C7" w:rsidRDefault="00A9218A" w:rsidP="00FD26E6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  <w:lang w:val="es-ES_tradnl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 xml:space="preserve">FICHAS JUSTIFICACION Y DOCUMENTACION ACOMPAÑANTE </w:t>
            </w:r>
            <w:r w:rsidR="00576C6B" w:rsidRPr="005B72C7">
              <w:rPr>
                <w:rFonts w:ascii="Arial" w:hAnsi="Arial"/>
                <w:sz w:val="20"/>
                <w:szCs w:val="20"/>
              </w:rPr>
              <w:t>(EN PAPEL Y CD)</w:t>
            </w:r>
            <w:r w:rsidR="00FD26E6">
              <w:rPr>
                <w:rFonts w:ascii="Arial" w:hAnsi="Arial"/>
                <w:sz w:val="20"/>
                <w:szCs w:val="20"/>
              </w:rPr>
              <w:t xml:space="preserve"> </w:t>
            </w:r>
            <w:r w:rsidR="00FE04AE" w:rsidRPr="00FD26E6">
              <w:rPr>
                <w:rFonts w:ascii="Arial" w:hAnsi="Arial"/>
                <w:sz w:val="14"/>
                <w:szCs w:val="14"/>
              </w:rPr>
              <w:t>(</w:t>
            </w:r>
            <w:r w:rsidR="00702D7A" w:rsidRPr="00FD26E6">
              <w:rPr>
                <w:rFonts w:ascii="Arial" w:hAnsi="Arial"/>
                <w:sz w:val="14"/>
                <w:szCs w:val="14"/>
              </w:rPr>
              <w:t xml:space="preserve">El </w:t>
            </w:r>
            <w:proofErr w:type="spellStart"/>
            <w:r w:rsidR="00702D7A" w:rsidRPr="00FD26E6">
              <w:rPr>
                <w:rFonts w:ascii="Arial" w:hAnsi="Arial"/>
                <w:sz w:val="14"/>
                <w:szCs w:val="14"/>
              </w:rPr>
              <w:t>C</w:t>
            </w:r>
            <w:r w:rsidR="00FE04AE" w:rsidRPr="00FD26E6">
              <w:rPr>
                <w:rFonts w:ascii="Arial" w:hAnsi="Arial"/>
                <w:sz w:val="14"/>
                <w:szCs w:val="14"/>
              </w:rPr>
              <w:t>ertificado</w:t>
            </w:r>
            <w:proofErr w:type="spellEnd"/>
            <w:r w:rsidR="00FE04AE" w:rsidRPr="00FD26E6">
              <w:rPr>
                <w:rFonts w:ascii="Arial" w:hAnsi="Arial"/>
                <w:sz w:val="14"/>
                <w:szCs w:val="14"/>
              </w:rPr>
              <w:t xml:space="preserve"> </w:t>
            </w:r>
            <w:r w:rsidR="00702D7A" w:rsidRPr="00FD26E6">
              <w:rPr>
                <w:rFonts w:ascii="Arial" w:hAnsi="Arial"/>
                <w:sz w:val="14"/>
                <w:szCs w:val="14"/>
              </w:rPr>
              <w:t xml:space="preserve">de </w:t>
            </w:r>
            <w:proofErr w:type="spellStart"/>
            <w:r w:rsidR="00702D7A" w:rsidRPr="00FD26E6">
              <w:rPr>
                <w:rFonts w:ascii="Arial" w:hAnsi="Arial"/>
                <w:sz w:val="14"/>
                <w:szCs w:val="14"/>
              </w:rPr>
              <w:t>Finalización</w:t>
            </w:r>
            <w:proofErr w:type="spellEnd"/>
            <w:r w:rsidR="00FE04AE" w:rsidRPr="00FD26E6">
              <w:rPr>
                <w:rFonts w:ascii="Arial" w:hAnsi="Arial"/>
                <w:sz w:val="14"/>
                <w:szCs w:val="14"/>
              </w:rPr>
              <w:t xml:space="preserve"> y</w:t>
            </w:r>
            <w:r w:rsidR="00702D7A" w:rsidRPr="00FD26E6">
              <w:rPr>
                <w:rFonts w:ascii="Arial" w:hAnsi="Arial"/>
                <w:sz w:val="14"/>
                <w:szCs w:val="14"/>
              </w:rPr>
              <w:t xml:space="preserve"> los</w:t>
            </w:r>
            <w:r w:rsidR="00FE04AE" w:rsidRPr="00FD26E6">
              <w:rPr>
                <w:rFonts w:ascii="Arial" w:hAnsi="Arial"/>
                <w:sz w:val="14"/>
                <w:szCs w:val="14"/>
              </w:rPr>
              <w:t xml:space="preserve"> partes de </w:t>
            </w:r>
            <w:proofErr w:type="spellStart"/>
            <w:r w:rsidR="00FE04AE" w:rsidRPr="00FD26E6">
              <w:rPr>
                <w:rFonts w:ascii="Arial" w:hAnsi="Arial"/>
                <w:sz w:val="14"/>
                <w:szCs w:val="14"/>
              </w:rPr>
              <w:t>firma</w:t>
            </w:r>
            <w:proofErr w:type="spellEnd"/>
            <w:r w:rsidR="00702D7A" w:rsidRPr="00FD26E6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702D7A" w:rsidRPr="00FD26E6">
              <w:rPr>
                <w:rFonts w:ascii="Arial" w:hAnsi="Arial"/>
                <w:sz w:val="14"/>
                <w:szCs w:val="14"/>
              </w:rPr>
              <w:t>deberán</w:t>
            </w:r>
            <w:proofErr w:type="spellEnd"/>
            <w:r w:rsidR="00702D7A" w:rsidRPr="00FD26E6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702D7A" w:rsidRPr="00FD26E6">
              <w:rPr>
                <w:rFonts w:ascii="Arial" w:hAnsi="Arial"/>
                <w:sz w:val="14"/>
                <w:szCs w:val="14"/>
              </w:rPr>
              <w:t>estar</w:t>
            </w:r>
            <w:proofErr w:type="spellEnd"/>
            <w:r w:rsidR="00FE04AE" w:rsidRPr="00FD26E6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FD26E6" w:rsidRPr="00FD26E6">
              <w:rPr>
                <w:rFonts w:ascii="Arial" w:hAnsi="Arial"/>
                <w:sz w:val="14"/>
                <w:szCs w:val="14"/>
              </w:rPr>
              <w:t>ya</w:t>
            </w:r>
            <w:proofErr w:type="spellEnd"/>
            <w:r w:rsidR="00FD26E6" w:rsidRPr="00FD26E6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FE04AE" w:rsidRPr="00FD26E6">
              <w:rPr>
                <w:rFonts w:ascii="Arial" w:hAnsi="Arial"/>
                <w:sz w:val="14"/>
                <w:szCs w:val="14"/>
              </w:rPr>
              <w:t>presentados</w:t>
            </w:r>
            <w:proofErr w:type="spellEnd"/>
            <w:r w:rsidR="00FE04AE" w:rsidRPr="00FD26E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E3BC" w14:textId="446865BE" w:rsidR="0002221C" w:rsidRPr="00F6730B" w:rsidRDefault="0002221C" w:rsidP="00EB53CC">
            <w:pPr>
              <w:pStyle w:val="Sangra2detindependiente"/>
              <w:ind w:left="0" w:firstLine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466A1F" w:rsidRPr="005B72C7" w14:paraId="781B57BC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0A27" w14:textId="443CBA32" w:rsidR="00466A1F" w:rsidRPr="005B72C7" w:rsidRDefault="00466A1F" w:rsidP="00466A1F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  <w:lang w:val="es-ES_tradnl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>CERTIFICADO SEGURIDAD SOCIAL</w:t>
            </w:r>
            <w:r>
              <w:rPr>
                <w:rFonts w:ascii="Arial" w:hAnsi="Arial"/>
                <w:sz w:val="20"/>
                <w:szCs w:val="20"/>
              </w:rPr>
              <w:t xml:space="preserve"> (EN PAPEL Y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C6D" w14:textId="763BCE22" w:rsidR="00466A1F" w:rsidRDefault="00466A1F" w:rsidP="00466A1F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  <w:p w14:paraId="37D9AAD1" w14:textId="77777777" w:rsidR="00D16F4E" w:rsidRDefault="00D16F4E" w:rsidP="00466A1F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  <w:p w14:paraId="127A47A6" w14:textId="32706586" w:rsidR="003B35E4" w:rsidRPr="005B72C7" w:rsidRDefault="003B35E4" w:rsidP="00A44E84">
            <w:pPr>
              <w:pStyle w:val="Sangra2detindependiente"/>
              <w:ind w:left="0" w:firstLine="0"/>
              <w:rPr>
                <w:rFonts w:ascii="Arial" w:hAnsi="Arial"/>
                <w:b/>
                <w:sz w:val="20"/>
                <w:szCs w:val="20"/>
                <w:lang w:val="es-ES_tradnl"/>
              </w:rPr>
            </w:pPr>
          </w:p>
        </w:tc>
      </w:tr>
      <w:tr w:rsidR="00466A1F" w:rsidRPr="005B72C7" w14:paraId="5994E272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BC7C" w14:textId="19704FA7" w:rsidR="00466A1F" w:rsidRPr="005B72C7" w:rsidRDefault="00466A1F" w:rsidP="00466A1F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  <w:lang w:val="es-ES_tradnl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>CERTIFICADO/AUTORIZACION CIUDAD AUTONOMA</w:t>
            </w:r>
            <w:r>
              <w:rPr>
                <w:rFonts w:ascii="Arial" w:hAnsi="Arial"/>
                <w:sz w:val="20"/>
                <w:szCs w:val="20"/>
              </w:rPr>
              <w:t xml:space="preserve"> (EN PAPEL Y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E2E" w14:textId="4D021E56" w:rsidR="00466A1F" w:rsidRPr="00A44E84" w:rsidRDefault="00466A1F" w:rsidP="00EB53CC">
            <w:pPr>
              <w:pStyle w:val="Sangra2detindependiente"/>
              <w:ind w:left="0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466A1F" w:rsidRPr="005B72C7" w14:paraId="6C580F09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1372" w14:textId="2ECEB3BC" w:rsidR="00466A1F" w:rsidRPr="005B72C7" w:rsidRDefault="00466A1F" w:rsidP="00466A1F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>CERTIFICADO HACIENDA</w:t>
            </w:r>
            <w:r>
              <w:rPr>
                <w:rFonts w:ascii="Arial" w:hAnsi="Arial"/>
                <w:sz w:val="20"/>
                <w:szCs w:val="20"/>
              </w:rPr>
              <w:t xml:space="preserve"> (EN PAPEL Y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2B2" w14:textId="0D41D517" w:rsidR="00466A1F" w:rsidRPr="00A44E84" w:rsidRDefault="00466A1F" w:rsidP="00A44E84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466A1F" w:rsidRPr="005B72C7" w14:paraId="2A71CD75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CD73" w14:textId="304D5FCC" w:rsidR="00466A1F" w:rsidRPr="005B72C7" w:rsidRDefault="00466A1F" w:rsidP="00466A1F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ARCHIVO</w:t>
            </w:r>
            <w:r w:rsidRPr="005B72C7">
              <w:rPr>
                <w:rFonts w:ascii="Arial" w:hAnsi="Arial"/>
                <w:sz w:val="20"/>
                <w:szCs w:val="20"/>
              </w:rPr>
              <w:t xml:space="preserve"> EXCEL FACTURAS INCLUIDAS EN JUSTIFICACIÓN</w:t>
            </w:r>
            <w:r>
              <w:rPr>
                <w:rFonts w:ascii="Arial" w:hAnsi="Arial"/>
                <w:sz w:val="20"/>
                <w:szCs w:val="20"/>
              </w:rPr>
              <w:t xml:space="preserve"> (SOLO EN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6DF2" w14:textId="44737FCD" w:rsidR="00466A1F" w:rsidRPr="005B72C7" w:rsidRDefault="00466A1F" w:rsidP="00466A1F">
            <w:pPr>
              <w:pStyle w:val="Sangra2detindependiente"/>
              <w:ind w:left="0"/>
              <w:jc w:val="center"/>
              <w:rPr>
                <w:rFonts w:ascii="Arial" w:hAnsi="Arial"/>
                <w:b/>
                <w:sz w:val="20"/>
                <w:szCs w:val="20"/>
                <w:lang w:val="es-ES_tradnl"/>
              </w:rPr>
            </w:pPr>
          </w:p>
        </w:tc>
      </w:tr>
      <w:tr w:rsidR="00466A1F" w:rsidRPr="005B72C7" w14:paraId="30B11212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DC48" w14:textId="5316DCA7" w:rsidR="00466A1F" w:rsidRPr="005B72C7" w:rsidRDefault="00466A1F" w:rsidP="00466A1F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ARCHIVO</w:t>
            </w:r>
            <w:r w:rsidRPr="005B72C7">
              <w:rPr>
                <w:rFonts w:ascii="Arial" w:hAnsi="Arial"/>
                <w:sz w:val="20"/>
                <w:szCs w:val="20"/>
              </w:rPr>
              <w:t xml:space="preserve"> EXCEL ASISTENCIA PROFESORES</w:t>
            </w:r>
            <w:r>
              <w:rPr>
                <w:rFonts w:ascii="Arial" w:hAnsi="Arial"/>
                <w:sz w:val="20"/>
                <w:szCs w:val="20"/>
              </w:rPr>
              <w:t xml:space="preserve"> (SOLO EN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82D0" w14:textId="33FC8767" w:rsidR="00466A1F" w:rsidRPr="00BA03F4" w:rsidRDefault="00466A1F" w:rsidP="00466A1F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tLeast"/>
              <w:ind w:firstLine="11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s-ES_tradnl"/>
              </w:rPr>
            </w:pPr>
          </w:p>
        </w:tc>
      </w:tr>
      <w:tr w:rsidR="00466A1F" w:rsidRPr="005B72C7" w14:paraId="0DB765F1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1256" w14:textId="59836489" w:rsidR="00466A1F" w:rsidRPr="005B72C7" w:rsidRDefault="00466A1F" w:rsidP="00466A1F">
            <w:pPr>
              <w:pStyle w:val="Sangra2detindependiente"/>
              <w:ind w:left="0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ARCHIVO</w:t>
            </w:r>
            <w:r w:rsidRPr="005B72C7">
              <w:rPr>
                <w:rFonts w:ascii="Arial" w:hAnsi="Arial"/>
                <w:sz w:val="20"/>
                <w:szCs w:val="20"/>
              </w:rPr>
              <w:t xml:space="preserve"> EXCEL ASISTENCIA ALUMNOS</w:t>
            </w:r>
            <w:r>
              <w:rPr>
                <w:rFonts w:ascii="Arial" w:hAnsi="Arial"/>
                <w:sz w:val="20"/>
                <w:szCs w:val="20"/>
              </w:rPr>
              <w:t xml:space="preserve"> (SOLO EN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1FE5" w14:textId="1F1BF10F" w:rsidR="00466A1F" w:rsidRPr="005B72C7" w:rsidRDefault="00466A1F" w:rsidP="00466A1F">
            <w:pPr>
              <w:pStyle w:val="Sangra2detindependiente"/>
              <w:ind w:left="0"/>
              <w:jc w:val="center"/>
              <w:rPr>
                <w:rFonts w:ascii="Arial" w:hAnsi="Arial"/>
                <w:b/>
                <w:sz w:val="20"/>
                <w:szCs w:val="20"/>
                <w:lang w:val="es-ES_tradnl"/>
              </w:rPr>
            </w:pPr>
          </w:p>
        </w:tc>
      </w:tr>
      <w:tr w:rsidR="00466A1F" w:rsidRPr="005B72C7" w14:paraId="66D31D85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90F" w14:textId="787BEC94" w:rsidR="00041036" w:rsidRPr="005B72C7" w:rsidRDefault="00466A1F" w:rsidP="00466A1F">
            <w:pPr>
              <w:pStyle w:val="Sangra2detindependiente"/>
              <w:ind w:left="0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5B72C7">
              <w:rPr>
                <w:rFonts w:ascii="Arial" w:hAnsi="Arial"/>
                <w:sz w:val="20"/>
                <w:szCs w:val="20"/>
              </w:rPr>
              <w:t>EXTRACTOS BANCARIOS/JUSTIFICANTES PAGO</w:t>
            </w:r>
            <w:r>
              <w:rPr>
                <w:rFonts w:ascii="Arial" w:hAnsi="Arial"/>
                <w:sz w:val="20"/>
                <w:szCs w:val="20"/>
              </w:rPr>
              <w:t xml:space="preserve"> (EN PAPEL Y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EE4" w14:textId="799E54EE" w:rsidR="00D16F4E" w:rsidRPr="00C24475" w:rsidRDefault="00D16F4E" w:rsidP="00EB53CC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1106E6" w:rsidRPr="005B72C7" w14:paraId="174FE431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57EF" w14:textId="0360113C" w:rsidR="001106E6" w:rsidRDefault="001106E6" w:rsidP="00466A1F">
            <w:pPr>
              <w:pStyle w:val="Sangra2detindependiente"/>
              <w:ind w:left="0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TITULARIDAD DE LA CUENTA BANCARIA DE </w:t>
            </w:r>
            <w:r w:rsidR="00D31A51">
              <w:rPr>
                <w:rFonts w:ascii="Arial" w:hAnsi="Arial"/>
                <w:sz w:val="20"/>
                <w:szCs w:val="20"/>
              </w:rPr>
              <w:t xml:space="preserve">PROFESORADO Y </w:t>
            </w:r>
            <w:r>
              <w:rPr>
                <w:rFonts w:ascii="Arial" w:hAnsi="Arial"/>
                <w:sz w:val="20"/>
                <w:szCs w:val="20"/>
              </w:rPr>
              <w:t>ALUMNOS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412B" w14:textId="77777777" w:rsidR="001106E6" w:rsidRPr="002317BE" w:rsidRDefault="001106E6" w:rsidP="00D16F4E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466A1F" w:rsidRPr="005B72C7" w14:paraId="151ECBDC" w14:textId="77777777" w:rsidTr="0069746D">
        <w:trPr>
          <w:trHeight w:val="754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888B" w14:textId="3011C153" w:rsidR="00466A1F" w:rsidRPr="005B72C7" w:rsidRDefault="00466A1F" w:rsidP="00466A1F">
            <w:pPr>
              <w:pStyle w:val="Sangra2detindependiente"/>
              <w:ind w:left="67" w:right="-69" w:firstLine="0"/>
              <w:rPr>
                <w:rFonts w:ascii="Arial" w:hAnsi="Arial"/>
                <w:sz w:val="20"/>
                <w:szCs w:val="20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>MODELOS 111 Y JUSTIFICANTES DE PAGO</w:t>
            </w:r>
            <w:r>
              <w:rPr>
                <w:rFonts w:ascii="Arial" w:hAnsi="Arial"/>
                <w:sz w:val="20"/>
                <w:szCs w:val="20"/>
              </w:rPr>
              <w:t xml:space="preserve"> DEL PERIODO (EN PAPEL Y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CF7" w14:textId="41AC09C8" w:rsidR="0030585E" w:rsidRPr="0030585E" w:rsidRDefault="0030585E" w:rsidP="00EB53CC">
            <w:pPr>
              <w:pStyle w:val="Sangra2detindependiente"/>
              <w:ind w:left="0"/>
              <w:rPr>
                <w:rFonts w:ascii="Arial" w:hAnsi="Arial"/>
                <w:bCs/>
                <w:i w:val="0"/>
                <w:iCs w:val="0"/>
                <w:sz w:val="18"/>
                <w:szCs w:val="18"/>
                <w:lang w:val="es-ES_tradnl"/>
              </w:rPr>
            </w:pPr>
          </w:p>
        </w:tc>
      </w:tr>
      <w:tr w:rsidR="00466A1F" w:rsidRPr="005B72C7" w14:paraId="4DAFFDEB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11D" w14:textId="34324E6A" w:rsidR="00466A1F" w:rsidRPr="005B72C7" w:rsidRDefault="00466A1F" w:rsidP="00466A1F">
            <w:pPr>
              <w:pStyle w:val="Sangra2detindependiente"/>
              <w:ind w:left="67" w:right="-69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MODELO 190 DEL EJERCICIO, CUANDO ESTE PRESENTADO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28FC" w14:textId="51E85E32" w:rsidR="00466A1F" w:rsidRDefault="00466A1F" w:rsidP="00466A1F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  <w:p w14:paraId="35B7226A" w14:textId="29839DE1" w:rsidR="0030585E" w:rsidRPr="009D5DC9" w:rsidRDefault="0030585E" w:rsidP="00E01C33">
            <w:pPr>
              <w:pStyle w:val="Sangra2detindependiente"/>
              <w:ind w:left="0" w:firstLine="0"/>
              <w:rPr>
                <w:rFonts w:ascii="Arial" w:hAnsi="Arial"/>
                <w:bCs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466A1F" w:rsidRPr="005B72C7" w14:paraId="40ECED27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B713" w14:textId="1470B90A" w:rsidR="00466A1F" w:rsidRPr="005B72C7" w:rsidRDefault="00466A1F" w:rsidP="00466A1F">
            <w:pPr>
              <w:pStyle w:val="Sangra2detindependiente"/>
              <w:spacing w:line="360" w:lineRule="auto"/>
              <w:ind w:left="67" w:firstLine="0"/>
              <w:rPr>
                <w:rFonts w:ascii="Arial" w:hAnsi="Arial"/>
                <w:sz w:val="20"/>
                <w:szCs w:val="20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>RLC(TC1) - RNT(TC2) - SLD EN CASO DE NÓMINAS</w:t>
            </w:r>
            <w:r>
              <w:rPr>
                <w:rFonts w:ascii="Arial" w:hAnsi="Arial"/>
                <w:sz w:val="20"/>
                <w:szCs w:val="20"/>
              </w:rPr>
              <w:t xml:space="preserve"> (EN PAPEL Y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032E" w14:textId="5A727D54" w:rsidR="00D16F4E" w:rsidRPr="0002221C" w:rsidRDefault="00D16F4E" w:rsidP="0002221C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466A1F" w:rsidRPr="005B72C7" w14:paraId="2CBDACB9" w14:textId="77777777" w:rsidTr="00D1736C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B35" w14:textId="48903A08" w:rsidR="00466A1F" w:rsidRPr="005B72C7" w:rsidRDefault="00466A1F" w:rsidP="00466A1F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  <w:lang w:val="es-ES_tradnl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 xml:space="preserve">MEMORIA NORMALIZADA FIRMADA DIGITALMENTE (COLOR Y FOTOS) (SOLO EN CD)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75D" w14:textId="08057FA6" w:rsidR="00466A1F" w:rsidRPr="005B72C7" w:rsidRDefault="00466A1F" w:rsidP="00466A1F">
            <w:pPr>
              <w:pStyle w:val="Sangra2detindependiente"/>
              <w:ind w:left="0"/>
              <w:jc w:val="center"/>
              <w:rPr>
                <w:rFonts w:ascii="Arial" w:hAnsi="Arial"/>
                <w:b/>
                <w:sz w:val="20"/>
                <w:szCs w:val="20"/>
                <w:lang w:val="es-ES_tradnl"/>
              </w:rPr>
            </w:pPr>
          </w:p>
        </w:tc>
      </w:tr>
      <w:tr w:rsidR="0046210B" w:rsidRPr="005B72C7" w14:paraId="6B47220A" w14:textId="77777777" w:rsidTr="00AA7022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090E" w14:textId="0D7F7AB3" w:rsidR="0046210B" w:rsidRPr="005B72C7" w:rsidRDefault="0046210B" w:rsidP="00FF6415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  <w:lang w:val="es-ES_tradnl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>MATERIAL DIDACTICO DE TODOS LOS MODULOS</w:t>
            </w:r>
            <w:r w:rsidR="00F6730B">
              <w:rPr>
                <w:rFonts w:ascii="Arial" w:hAnsi="Arial"/>
                <w:sz w:val="20"/>
                <w:szCs w:val="20"/>
              </w:rPr>
              <w:t xml:space="preserve"> Y EVALUACIONES REALIZADAS A LOS ALUMNOS</w:t>
            </w:r>
            <w:r w:rsidRPr="005B72C7">
              <w:rPr>
                <w:rFonts w:ascii="Arial" w:hAnsi="Arial"/>
                <w:sz w:val="20"/>
                <w:szCs w:val="20"/>
              </w:rPr>
              <w:t xml:space="preserve"> (SOLO EN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1B60" w14:textId="55FEA7CB" w:rsidR="0069746D" w:rsidRPr="00D16F4E" w:rsidRDefault="0069746D" w:rsidP="00355CC2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3D7E78" w:rsidRPr="005B72C7" w14:paraId="298A3659" w14:textId="77777777" w:rsidTr="00AA7022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7F60" w14:textId="0039B652" w:rsidR="003D7E78" w:rsidRPr="005B72C7" w:rsidRDefault="003D7E78" w:rsidP="007F67E3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</w:rPr>
            </w:pPr>
            <w:r w:rsidRPr="005B72C7">
              <w:rPr>
                <w:rFonts w:ascii="Arial" w:hAnsi="Arial"/>
                <w:sz w:val="20"/>
                <w:szCs w:val="20"/>
              </w:rPr>
              <w:t>DIPLOMAS/CERTIFICADOS APROVECHAMIENTO ALUMNOS</w:t>
            </w:r>
            <w:r w:rsidR="008622C4">
              <w:rPr>
                <w:rFonts w:ascii="Arial" w:hAnsi="Arial"/>
                <w:sz w:val="20"/>
                <w:szCs w:val="20"/>
              </w:rPr>
              <w:t xml:space="preserve"> (EN CD)</w:t>
            </w:r>
            <w:r w:rsidR="005B72C7">
              <w:rPr>
                <w:rFonts w:ascii="Arial" w:hAnsi="Arial"/>
                <w:sz w:val="20"/>
                <w:szCs w:val="20"/>
              </w:rPr>
              <w:t xml:space="preserve"> Y RECIBI</w:t>
            </w:r>
            <w:r w:rsidR="007E5463">
              <w:rPr>
                <w:rFonts w:ascii="Arial" w:hAnsi="Arial"/>
                <w:sz w:val="20"/>
                <w:szCs w:val="20"/>
              </w:rPr>
              <w:t xml:space="preserve"> (EN </w:t>
            </w:r>
            <w:r w:rsidR="008622C4">
              <w:rPr>
                <w:rFonts w:ascii="Arial" w:hAnsi="Arial"/>
                <w:sz w:val="20"/>
                <w:szCs w:val="20"/>
              </w:rPr>
              <w:t xml:space="preserve">PAPEL Y </w:t>
            </w:r>
            <w:r w:rsidR="007E5463">
              <w:rPr>
                <w:rFonts w:ascii="Arial" w:hAnsi="Arial"/>
                <w:sz w:val="20"/>
                <w:szCs w:val="20"/>
              </w:rPr>
              <w:t>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7885" w14:textId="74A96065" w:rsidR="0069746D" w:rsidRPr="00D16F4E" w:rsidRDefault="0069746D" w:rsidP="00D16F4E">
            <w:pPr>
              <w:pStyle w:val="Sangra2detindependiente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  <w:tr w:rsidR="0054301D" w:rsidRPr="005B72C7" w14:paraId="42A94A63" w14:textId="77777777" w:rsidTr="00AA7022">
        <w:trPr>
          <w:trHeight w:val="56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575F" w14:textId="73978357" w:rsidR="0054301D" w:rsidRPr="005B72C7" w:rsidRDefault="0054301D" w:rsidP="007F67E3">
            <w:pPr>
              <w:pStyle w:val="Sangra2detindependiente"/>
              <w:ind w:left="67" w:firstLine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CONTRATOS FORMALIZADOS DE COMPROMISOS DE INSERCION, SI PROCEDE (SOLO EN CD)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8392" w14:textId="20E3F51C" w:rsidR="0054301D" w:rsidRPr="00D16F4E" w:rsidRDefault="0054301D" w:rsidP="00E01C33">
            <w:pPr>
              <w:pStyle w:val="Sangra2detindependiente"/>
              <w:spacing w:after="120"/>
              <w:ind w:left="0"/>
              <w:jc w:val="center"/>
              <w:rPr>
                <w:rFonts w:ascii="Arial" w:hAnsi="Arial"/>
                <w:b/>
                <w:i w:val="0"/>
                <w:iCs w:val="0"/>
                <w:sz w:val="20"/>
                <w:szCs w:val="20"/>
                <w:lang w:val="es-ES_tradnl"/>
              </w:rPr>
            </w:pPr>
          </w:p>
        </w:tc>
      </w:tr>
    </w:tbl>
    <w:p w14:paraId="5041F637" w14:textId="77777777" w:rsidR="007F67E3" w:rsidRDefault="007F67E3" w:rsidP="007F67E3">
      <w:pPr>
        <w:pStyle w:val="Sangra2detindependiente"/>
        <w:spacing w:line="240" w:lineRule="auto"/>
        <w:ind w:left="0"/>
        <w:rPr>
          <w:rFonts w:ascii="Arial" w:hAnsi="Arial"/>
          <w:i w:val="0"/>
          <w:iCs w:val="0"/>
          <w:sz w:val="20"/>
          <w:szCs w:val="20"/>
        </w:rPr>
      </w:pPr>
    </w:p>
    <w:p w14:paraId="44D4C54A" w14:textId="59B8423E" w:rsidR="00A9218A" w:rsidRPr="005B72C7" w:rsidRDefault="00A9218A" w:rsidP="007F67E3">
      <w:pPr>
        <w:pStyle w:val="Sangra2detindependiente"/>
        <w:spacing w:line="240" w:lineRule="auto"/>
        <w:ind w:left="0"/>
        <w:rPr>
          <w:rFonts w:ascii="Arial" w:hAnsi="Arial"/>
          <w:sz w:val="20"/>
          <w:szCs w:val="20"/>
        </w:rPr>
      </w:pPr>
      <w:r w:rsidRPr="005B72C7">
        <w:rPr>
          <w:rFonts w:ascii="Arial" w:hAnsi="Arial"/>
          <w:sz w:val="20"/>
          <w:szCs w:val="20"/>
        </w:rPr>
        <w:t xml:space="preserve">SI TRANSCURRIDOS </w:t>
      </w:r>
      <w:r w:rsidRPr="005B72C7">
        <w:rPr>
          <w:rFonts w:ascii="Arial" w:hAnsi="Arial"/>
          <w:b/>
          <w:sz w:val="20"/>
          <w:szCs w:val="20"/>
        </w:rPr>
        <w:t>DIEZ DIAS HABILES</w:t>
      </w:r>
      <w:r w:rsidRPr="005B72C7">
        <w:rPr>
          <w:rFonts w:ascii="Arial" w:hAnsi="Arial"/>
          <w:sz w:val="20"/>
          <w:szCs w:val="20"/>
        </w:rPr>
        <w:t xml:space="preserve"> DESDE LA PRESENTACION DE LA DOCUMENTACION, LA ENTIDAD NO APORTARA LA TOTALIDAD DE LA MISMA, EL EXPEDIENTE SE PROCEDERA A LIQUIDAR CON LA DOCUMENTACION APORTADA.</w:t>
      </w:r>
      <w:r w:rsidR="00FE04AE" w:rsidRPr="005B72C7">
        <w:rPr>
          <w:rFonts w:ascii="Arial" w:hAnsi="Arial"/>
          <w:sz w:val="20"/>
          <w:szCs w:val="20"/>
        </w:rPr>
        <w:t xml:space="preserve"> </w:t>
      </w:r>
    </w:p>
    <w:p w14:paraId="1D677775" w14:textId="02F76626" w:rsidR="00A9218A" w:rsidRPr="005B72C7" w:rsidRDefault="00A9218A" w:rsidP="009D5DC9">
      <w:pPr>
        <w:pStyle w:val="Sangra2detindependiente"/>
        <w:ind w:left="5947" w:firstLine="425"/>
        <w:rPr>
          <w:rFonts w:ascii="Arial" w:hAnsi="Arial"/>
          <w:sz w:val="20"/>
          <w:szCs w:val="20"/>
        </w:rPr>
      </w:pPr>
      <w:proofErr w:type="spellStart"/>
      <w:r w:rsidRPr="005B72C7">
        <w:rPr>
          <w:rFonts w:ascii="Arial" w:hAnsi="Arial"/>
          <w:sz w:val="20"/>
          <w:szCs w:val="20"/>
        </w:rPr>
        <w:t>Firmado</w:t>
      </w:r>
      <w:proofErr w:type="spellEnd"/>
      <w:r w:rsidRPr="005B72C7">
        <w:rPr>
          <w:rFonts w:ascii="Arial" w:hAnsi="Arial"/>
          <w:sz w:val="20"/>
          <w:szCs w:val="20"/>
        </w:rPr>
        <w:t xml:space="preserve"> la </w:t>
      </w:r>
      <w:proofErr w:type="spellStart"/>
      <w:r w:rsidRPr="005B72C7">
        <w:rPr>
          <w:rFonts w:ascii="Arial" w:hAnsi="Arial"/>
          <w:sz w:val="20"/>
          <w:szCs w:val="20"/>
        </w:rPr>
        <w:t>Entidad</w:t>
      </w:r>
      <w:proofErr w:type="spellEnd"/>
    </w:p>
    <w:p w14:paraId="2AAAC95F" w14:textId="5E3FA7A9" w:rsidR="00466A1F" w:rsidRPr="00466A1F" w:rsidRDefault="00A9218A" w:rsidP="00F0579B">
      <w:pPr>
        <w:pStyle w:val="Sangra2detindependiente"/>
        <w:ind w:left="0" w:firstLine="0"/>
        <w:rPr>
          <w:rFonts w:ascii="Arial" w:hAnsi="Arial"/>
          <w:sz w:val="20"/>
          <w:szCs w:val="20"/>
        </w:rPr>
      </w:pPr>
      <w:proofErr w:type="spellStart"/>
      <w:r w:rsidRPr="005B72C7">
        <w:rPr>
          <w:rFonts w:ascii="Arial" w:hAnsi="Arial"/>
          <w:sz w:val="20"/>
          <w:szCs w:val="20"/>
        </w:rPr>
        <w:t>Recepcionado</w:t>
      </w:r>
      <w:proofErr w:type="spellEnd"/>
      <w:r w:rsidRPr="005B72C7">
        <w:rPr>
          <w:rFonts w:ascii="Arial" w:hAnsi="Arial"/>
          <w:sz w:val="20"/>
          <w:szCs w:val="20"/>
        </w:rPr>
        <w:t xml:space="preserve"> </w:t>
      </w:r>
      <w:proofErr w:type="spellStart"/>
      <w:r w:rsidRPr="005B72C7">
        <w:rPr>
          <w:rFonts w:ascii="Arial" w:hAnsi="Arial"/>
          <w:sz w:val="20"/>
          <w:szCs w:val="20"/>
        </w:rPr>
        <w:t>por</w:t>
      </w:r>
      <w:proofErr w:type="spellEnd"/>
      <w:r w:rsidRPr="005B72C7">
        <w:rPr>
          <w:rFonts w:ascii="Arial" w:hAnsi="Arial"/>
          <w:sz w:val="20"/>
          <w:szCs w:val="20"/>
        </w:rPr>
        <w:t xml:space="preserve">: </w:t>
      </w:r>
    </w:p>
    <w:sectPr w:rsidR="00466A1F" w:rsidRPr="00466A1F" w:rsidSect="00A32F3E">
      <w:headerReference w:type="default" r:id="rId7"/>
      <w:footerReference w:type="default" r:id="rId8"/>
      <w:pgSz w:w="11906" w:h="16838"/>
      <w:pgMar w:top="1843" w:right="1226" w:bottom="0" w:left="1440" w:header="284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400D" w14:textId="77777777" w:rsidR="006872E7" w:rsidRDefault="006872E7">
      <w:r>
        <w:separator/>
      </w:r>
    </w:p>
  </w:endnote>
  <w:endnote w:type="continuationSeparator" w:id="0">
    <w:p w14:paraId="7DF336F3" w14:textId="77777777" w:rsidR="006872E7" w:rsidRDefault="0068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4490" w14:textId="4286C025" w:rsidR="0095337A" w:rsidRDefault="0095337A">
    <w:pPr>
      <w:pStyle w:val="Piedep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D6A1DC" wp14:editId="5703871C">
          <wp:simplePos x="0" y="0"/>
          <wp:positionH relativeFrom="column">
            <wp:posOffset>1657350</wp:posOffset>
          </wp:positionH>
          <wp:positionV relativeFrom="paragraph">
            <wp:posOffset>-266700</wp:posOffset>
          </wp:positionV>
          <wp:extent cx="2295525" cy="962025"/>
          <wp:effectExtent l="0" t="0" r="0" b="0"/>
          <wp:wrapNone/>
          <wp:docPr id="1574702076" name="Imagen 15747020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845361" name="Picture 1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611DF677" w14:textId="3489D7C2" w:rsidR="000F0777" w:rsidRDefault="000F0777" w:rsidP="00D74857">
    <w:pPr>
      <w:tabs>
        <w:tab w:val="left" w:pos="8505"/>
      </w:tabs>
      <w:ind w:right="16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5912" w14:textId="77777777" w:rsidR="006872E7" w:rsidRDefault="006872E7">
      <w:r>
        <w:separator/>
      </w:r>
    </w:p>
  </w:footnote>
  <w:footnote w:type="continuationSeparator" w:id="0">
    <w:p w14:paraId="06267C7F" w14:textId="77777777" w:rsidR="006872E7" w:rsidRDefault="006872E7">
      <w:r>
        <w:separator/>
      </w:r>
    </w:p>
  </w:footnote>
  <w:footnote w:type="continuationNotice" w:id="1">
    <w:p w14:paraId="6E6CD57B" w14:textId="77777777" w:rsidR="006872E7" w:rsidRDefault="006872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4125E" w14:textId="4B0A1EF5" w:rsidR="00CF14E1" w:rsidRDefault="00CF14E1" w:rsidP="00FD12AF">
    <w:pPr>
      <w:pStyle w:val="Sangra2detindependiente"/>
      <w:ind w:left="0"/>
      <w:jc w:val="center"/>
      <w:rPr>
        <w:b/>
      </w:rPr>
    </w:pPr>
  </w:p>
  <w:p w14:paraId="7BE85EAD" w14:textId="36E8AE06" w:rsidR="00CF14E1" w:rsidRDefault="006A0350" w:rsidP="00FD12AF">
    <w:pPr>
      <w:pStyle w:val="Sangra2detindependiente"/>
      <w:ind w:left="0"/>
      <w:jc w:val="center"/>
      <w:rPr>
        <w:b/>
      </w:rPr>
    </w:pPr>
    <w:r>
      <w:rPr>
        <w:b/>
        <w:noProof/>
      </w:rPr>
      <w:drawing>
        <wp:inline distT="0" distB="0" distL="0" distR="0" wp14:anchorId="1768E3BD" wp14:editId="61D3E5BE">
          <wp:extent cx="5867400" cy="457200"/>
          <wp:effectExtent l="0" t="0" r="0" b="0"/>
          <wp:docPr id="145340424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9742324" name="Imagen 20697423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674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73EFF" w14:textId="2EB79A2A" w:rsidR="00FD12AF" w:rsidRDefault="00FD12AF" w:rsidP="00FD12AF">
    <w:pPr>
      <w:pStyle w:val="Sangra2detindependiente"/>
      <w:ind w:left="0"/>
      <w:jc w:val="center"/>
      <w:rPr>
        <w:b/>
      </w:rPr>
    </w:pPr>
    <w:r>
      <w:rPr>
        <w:b/>
      </w:rPr>
      <w:t xml:space="preserve">CHECKLIST DE CONTROL PARA LA PRESENTACION DE </w:t>
    </w:r>
  </w:p>
  <w:p w14:paraId="4388914E" w14:textId="77777777" w:rsidR="00FD12AF" w:rsidRDefault="00FD12AF" w:rsidP="00FD12AF">
    <w:pPr>
      <w:pStyle w:val="Sangra2detindependiente"/>
      <w:ind w:left="0"/>
      <w:jc w:val="center"/>
      <w:rPr>
        <w:b/>
      </w:rPr>
    </w:pPr>
    <w:r>
      <w:rPr>
        <w:b/>
      </w:rPr>
      <w:t xml:space="preserve">JUSTIFICACION DE GASTOS DE CURSOS </w:t>
    </w:r>
  </w:p>
  <w:p w14:paraId="693B40EA" w14:textId="77777777" w:rsidR="000F0777" w:rsidRDefault="000F0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426F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B6D1F"/>
    <w:multiLevelType w:val="hybridMultilevel"/>
    <w:tmpl w:val="AF167CF4"/>
    <w:lvl w:ilvl="0" w:tplc="49F6B2E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  <w:sz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4F27791"/>
    <w:multiLevelType w:val="hybridMultilevel"/>
    <w:tmpl w:val="67D268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47087B"/>
    <w:multiLevelType w:val="hybridMultilevel"/>
    <w:tmpl w:val="B9A47A2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F33ED"/>
    <w:multiLevelType w:val="multilevel"/>
    <w:tmpl w:val="993E6728"/>
    <w:lvl w:ilvl="0">
      <w:start w:val="1"/>
      <w:numFmt w:val="bullet"/>
      <w:lvlText w:val="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7D5EA6"/>
    <w:multiLevelType w:val="hybridMultilevel"/>
    <w:tmpl w:val="792C2EEC"/>
    <w:lvl w:ilvl="0" w:tplc="F13E615C">
      <w:start w:val="1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E652FEA"/>
    <w:multiLevelType w:val="hybridMultilevel"/>
    <w:tmpl w:val="32D2F3CA"/>
    <w:lvl w:ilvl="0" w:tplc="403CC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0174F0C"/>
    <w:multiLevelType w:val="hybridMultilevel"/>
    <w:tmpl w:val="6D5AA446"/>
    <w:lvl w:ilvl="0" w:tplc="3D1498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92A7A7C"/>
    <w:multiLevelType w:val="hybridMultilevel"/>
    <w:tmpl w:val="B41E5D32"/>
    <w:lvl w:ilvl="0" w:tplc="FFFFFFFF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B331E3"/>
    <w:multiLevelType w:val="hybridMultilevel"/>
    <w:tmpl w:val="2A30CE1A"/>
    <w:lvl w:ilvl="0" w:tplc="AEFEF8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0613061"/>
    <w:multiLevelType w:val="hybridMultilevel"/>
    <w:tmpl w:val="9A9AB45E"/>
    <w:lvl w:ilvl="0" w:tplc="A59AB5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E3AF8"/>
    <w:multiLevelType w:val="multilevel"/>
    <w:tmpl w:val="D846A528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8874B7"/>
    <w:multiLevelType w:val="hybridMultilevel"/>
    <w:tmpl w:val="A9326EAA"/>
    <w:lvl w:ilvl="0" w:tplc="3528C7CC">
      <w:start w:val="1"/>
      <w:numFmt w:val="bullet"/>
      <w:lvlText w:val=""/>
      <w:lvlJc w:val="left"/>
      <w:pPr>
        <w:tabs>
          <w:tab w:val="num" w:pos="1068"/>
        </w:tabs>
        <w:ind w:left="708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35"/>
        </w:tabs>
        <w:ind w:left="203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55"/>
        </w:tabs>
        <w:ind w:left="27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75"/>
        </w:tabs>
        <w:ind w:left="34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95"/>
        </w:tabs>
        <w:ind w:left="419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15"/>
        </w:tabs>
        <w:ind w:left="49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35"/>
        </w:tabs>
        <w:ind w:left="56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55"/>
        </w:tabs>
        <w:ind w:left="635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75"/>
        </w:tabs>
        <w:ind w:left="7075" w:hanging="360"/>
      </w:pPr>
      <w:rPr>
        <w:rFonts w:ascii="Wingdings" w:hAnsi="Wingdings" w:hint="default"/>
      </w:rPr>
    </w:lvl>
  </w:abstractNum>
  <w:abstractNum w:abstractNumId="13" w15:restartNumberingAfterBreak="0">
    <w:nsid w:val="3CD45166"/>
    <w:multiLevelType w:val="hybridMultilevel"/>
    <w:tmpl w:val="EE2A509A"/>
    <w:lvl w:ilvl="0" w:tplc="15108A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E79C3"/>
    <w:multiLevelType w:val="hybridMultilevel"/>
    <w:tmpl w:val="955085FA"/>
    <w:lvl w:ilvl="0" w:tplc="42F03D9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6A26656"/>
    <w:multiLevelType w:val="multilevel"/>
    <w:tmpl w:val="0220CD2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FB11CF"/>
    <w:multiLevelType w:val="hybridMultilevel"/>
    <w:tmpl w:val="F0CC69BC"/>
    <w:lvl w:ilvl="0" w:tplc="22D2140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BE853CE"/>
    <w:multiLevelType w:val="hybridMultilevel"/>
    <w:tmpl w:val="B95EC11A"/>
    <w:lvl w:ilvl="0" w:tplc="A6685808">
      <w:start w:val="1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06321D9"/>
    <w:multiLevelType w:val="hybridMultilevel"/>
    <w:tmpl w:val="A0F09020"/>
    <w:lvl w:ilvl="0" w:tplc="36420A3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1CB1758"/>
    <w:multiLevelType w:val="multilevel"/>
    <w:tmpl w:val="E5128F56"/>
    <w:lvl w:ilvl="0">
      <w:start w:val="1"/>
      <w:numFmt w:val="bullet"/>
      <w:lvlRestart w:val="0"/>
      <w:lvlText w:val="-"/>
      <w:lvlJc w:val="left"/>
      <w:pPr>
        <w:tabs>
          <w:tab w:val="num" w:pos="1240"/>
        </w:tabs>
        <w:ind w:left="1240" w:hanging="36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0" w15:restartNumberingAfterBreak="0">
    <w:nsid w:val="54E2220A"/>
    <w:multiLevelType w:val="hybridMultilevel"/>
    <w:tmpl w:val="81F624B2"/>
    <w:lvl w:ilvl="0" w:tplc="BFF6F4B6">
      <w:start w:val="1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7E11845"/>
    <w:multiLevelType w:val="singleLevel"/>
    <w:tmpl w:val="707CA25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65485150"/>
    <w:multiLevelType w:val="hybridMultilevel"/>
    <w:tmpl w:val="B734F72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C20D5"/>
    <w:multiLevelType w:val="hybridMultilevel"/>
    <w:tmpl w:val="FBE415A2"/>
    <w:lvl w:ilvl="0" w:tplc="0C0A0017">
      <w:start w:val="1"/>
      <w:numFmt w:val="lowerLetter"/>
      <w:lvlText w:val="%1)"/>
      <w:lvlJc w:val="left"/>
      <w:pPr>
        <w:tabs>
          <w:tab w:val="num" w:pos="3698"/>
        </w:tabs>
        <w:ind w:left="3698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418"/>
        </w:tabs>
        <w:ind w:left="4418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5138"/>
        </w:tabs>
        <w:ind w:left="5138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858"/>
        </w:tabs>
        <w:ind w:left="585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578"/>
        </w:tabs>
        <w:ind w:left="657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298"/>
        </w:tabs>
        <w:ind w:left="729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8018"/>
        </w:tabs>
        <w:ind w:left="801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738"/>
        </w:tabs>
        <w:ind w:left="873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458"/>
        </w:tabs>
        <w:ind w:left="9458" w:hanging="180"/>
      </w:pPr>
      <w:rPr>
        <w:rFonts w:cs="Times New Roman"/>
      </w:rPr>
    </w:lvl>
  </w:abstractNum>
  <w:abstractNum w:abstractNumId="24" w15:restartNumberingAfterBreak="0">
    <w:nsid w:val="6DB91EF7"/>
    <w:multiLevelType w:val="multilevel"/>
    <w:tmpl w:val="67F2410A"/>
    <w:lvl w:ilvl="0">
      <w:start w:val="1"/>
      <w:numFmt w:val="bullet"/>
      <w:lvlText w:val="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E127136"/>
    <w:multiLevelType w:val="hybridMultilevel"/>
    <w:tmpl w:val="AFA01F96"/>
    <w:lvl w:ilvl="0" w:tplc="0C0A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636A6"/>
    <w:multiLevelType w:val="hybridMultilevel"/>
    <w:tmpl w:val="930C9B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FC6AC0"/>
    <w:multiLevelType w:val="hybridMultilevel"/>
    <w:tmpl w:val="A9326EAA"/>
    <w:lvl w:ilvl="0" w:tplc="6C6A7D1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hAnsi="Verdan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35"/>
        </w:tabs>
        <w:ind w:left="203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55"/>
        </w:tabs>
        <w:ind w:left="27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75"/>
        </w:tabs>
        <w:ind w:left="34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95"/>
        </w:tabs>
        <w:ind w:left="419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15"/>
        </w:tabs>
        <w:ind w:left="49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35"/>
        </w:tabs>
        <w:ind w:left="56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55"/>
        </w:tabs>
        <w:ind w:left="635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75"/>
        </w:tabs>
        <w:ind w:left="7075" w:hanging="360"/>
      </w:pPr>
      <w:rPr>
        <w:rFonts w:ascii="Wingdings" w:hAnsi="Wingdings" w:hint="default"/>
      </w:rPr>
    </w:lvl>
  </w:abstractNum>
  <w:abstractNum w:abstractNumId="28" w15:restartNumberingAfterBreak="0">
    <w:nsid w:val="7C412BF7"/>
    <w:multiLevelType w:val="hybridMultilevel"/>
    <w:tmpl w:val="6F884780"/>
    <w:lvl w:ilvl="0" w:tplc="E7D20184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FAC4609"/>
    <w:multiLevelType w:val="multilevel"/>
    <w:tmpl w:val="BE1E3818"/>
    <w:lvl w:ilvl="0">
      <w:start w:val="1"/>
      <w:numFmt w:val="upperRoman"/>
      <w:pStyle w:val="TDC4"/>
      <w:suff w:val="nothing"/>
      <w:lvlText w:val="ANEXO %1.  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1560022139">
    <w:abstractNumId w:val="19"/>
  </w:num>
  <w:num w:numId="2" w16cid:durableId="803695260">
    <w:abstractNumId w:val="24"/>
  </w:num>
  <w:num w:numId="3" w16cid:durableId="1967081483">
    <w:abstractNumId w:val="4"/>
  </w:num>
  <w:num w:numId="4" w16cid:durableId="1257441606">
    <w:abstractNumId w:val="11"/>
  </w:num>
  <w:num w:numId="5" w16cid:durableId="1047921579">
    <w:abstractNumId w:val="15"/>
  </w:num>
  <w:num w:numId="6" w16cid:durableId="1822455913">
    <w:abstractNumId w:val="8"/>
  </w:num>
  <w:num w:numId="7" w16cid:durableId="18436475">
    <w:abstractNumId w:val="16"/>
  </w:num>
  <w:num w:numId="8" w16cid:durableId="1642609248">
    <w:abstractNumId w:val="29"/>
  </w:num>
  <w:num w:numId="9" w16cid:durableId="503282089">
    <w:abstractNumId w:val="12"/>
  </w:num>
  <w:num w:numId="10" w16cid:durableId="1657567023">
    <w:abstractNumId w:val="1"/>
  </w:num>
  <w:num w:numId="11" w16cid:durableId="437799230">
    <w:abstractNumId w:val="12"/>
  </w:num>
  <w:num w:numId="12" w16cid:durableId="1040979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328842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5810273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 w16cid:durableId="1432972556">
    <w:abstractNumId w:val="10"/>
  </w:num>
  <w:num w:numId="16" w16cid:durableId="1272132127">
    <w:abstractNumId w:val="13"/>
  </w:num>
  <w:num w:numId="17" w16cid:durableId="1205023106">
    <w:abstractNumId w:val="14"/>
  </w:num>
  <w:num w:numId="18" w16cid:durableId="971061597">
    <w:abstractNumId w:val="20"/>
  </w:num>
  <w:num w:numId="19" w16cid:durableId="237061955">
    <w:abstractNumId w:val="17"/>
  </w:num>
  <w:num w:numId="20" w16cid:durableId="1247499131">
    <w:abstractNumId w:val="27"/>
  </w:num>
  <w:num w:numId="21" w16cid:durableId="168832589">
    <w:abstractNumId w:val="0"/>
  </w:num>
  <w:num w:numId="22" w16cid:durableId="1772434515">
    <w:abstractNumId w:val="18"/>
  </w:num>
  <w:num w:numId="23" w16cid:durableId="1104619617">
    <w:abstractNumId w:val="7"/>
  </w:num>
  <w:num w:numId="24" w16cid:durableId="1268538298">
    <w:abstractNumId w:val="6"/>
  </w:num>
  <w:num w:numId="25" w16cid:durableId="1552644995">
    <w:abstractNumId w:val="25"/>
  </w:num>
  <w:num w:numId="26" w16cid:durableId="1045527285">
    <w:abstractNumId w:val="5"/>
  </w:num>
  <w:num w:numId="27" w16cid:durableId="262736813">
    <w:abstractNumId w:val="21"/>
  </w:num>
  <w:num w:numId="28" w16cid:durableId="1205142114">
    <w:abstractNumId w:val="28"/>
  </w:num>
  <w:num w:numId="29" w16cid:durableId="1224102380">
    <w:abstractNumId w:val="2"/>
  </w:num>
  <w:num w:numId="30" w16cid:durableId="1197157651">
    <w:abstractNumId w:val="3"/>
  </w:num>
  <w:num w:numId="31" w16cid:durableId="772748921">
    <w:abstractNumId w:val="23"/>
  </w:num>
  <w:num w:numId="32" w16cid:durableId="756634880">
    <w:abstractNumId w:val="22"/>
  </w:num>
  <w:num w:numId="33" w16cid:durableId="2358219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8487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D9"/>
    <w:rsid w:val="00000900"/>
    <w:rsid w:val="0001388C"/>
    <w:rsid w:val="000139C0"/>
    <w:rsid w:val="0002221C"/>
    <w:rsid w:val="0003547F"/>
    <w:rsid w:val="00041036"/>
    <w:rsid w:val="00044E29"/>
    <w:rsid w:val="0005099E"/>
    <w:rsid w:val="000574D0"/>
    <w:rsid w:val="0006528D"/>
    <w:rsid w:val="00066777"/>
    <w:rsid w:val="000678CA"/>
    <w:rsid w:val="000706F8"/>
    <w:rsid w:val="00070BBF"/>
    <w:rsid w:val="0007653C"/>
    <w:rsid w:val="00093AC1"/>
    <w:rsid w:val="0009585A"/>
    <w:rsid w:val="000B1BD4"/>
    <w:rsid w:val="000B3694"/>
    <w:rsid w:val="000B5E98"/>
    <w:rsid w:val="000B64D0"/>
    <w:rsid w:val="000F0777"/>
    <w:rsid w:val="001106E5"/>
    <w:rsid w:val="001106E6"/>
    <w:rsid w:val="00112ADD"/>
    <w:rsid w:val="00115D64"/>
    <w:rsid w:val="00142502"/>
    <w:rsid w:val="0014693F"/>
    <w:rsid w:val="00150D02"/>
    <w:rsid w:val="0015152F"/>
    <w:rsid w:val="00152637"/>
    <w:rsid w:val="001734D0"/>
    <w:rsid w:val="00176361"/>
    <w:rsid w:val="00176A21"/>
    <w:rsid w:val="00184034"/>
    <w:rsid w:val="00186232"/>
    <w:rsid w:val="00192214"/>
    <w:rsid w:val="0019599B"/>
    <w:rsid w:val="001A410E"/>
    <w:rsid w:val="001B0161"/>
    <w:rsid w:val="001C225F"/>
    <w:rsid w:val="001E27DA"/>
    <w:rsid w:val="001E2E5E"/>
    <w:rsid w:val="001F65DC"/>
    <w:rsid w:val="00212984"/>
    <w:rsid w:val="002172B8"/>
    <w:rsid w:val="00223A87"/>
    <w:rsid w:val="00236F1A"/>
    <w:rsid w:val="002445C2"/>
    <w:rsid w:val="002476E2"/>
    <w:rsid w:val="00250D94"/>
    <w:rsid w:val="00262A32"/>
    <w:rsid w:val="00262E31"/>
    <w:rsid w:val="002661A5"/>
    <w:rsid w:val="00275307"/>
    <w:rsid w:val="002755C6"/>
    <w:rsid w:val="0028423B"/>
    <w:rsid w:val="0028788D"/>
    <w:rsid w:val="002A69BB"/>
    <w:rsid w:val="002B5382"/>
    <w:rsid w:val="002C0C9B"/>
    <w:rsid w:val="002C1D30"/>
    <w:rsid w:val="002C2AF8"/>
    <w:rsid w:val="002E2488"/>
    <w:rsid w:val="002E4F8A"/>
    <w:rsid w:val="002E713D"/>
    <w:rsid w:val="0030585E"/>
    <w:rsid w:val="003148BD"/>
    <w:rsid w:val="00320E8F"/>
    <w:rsid w:val="0032298D"/>
    <w:rsid w:val="003250C5"/>
    <w:rsid w:val="00327166"/>
    <w:rsid w:val="003338A4"/>
    <w:rsid w:val="00344EC4"/>
    <w:rsid w:val="00351DDC"/>
    <w:rsid w:val="00353CCA"/>
    <w:rsid w:val="00355CC2"/>
    <w:rsid w:val="00370CF1"/>
    <w:rsid w:val="003720B9"/>
    <w:rsid w:val="00374568"/>
    <w:rsid w:val="00385984"/>
    <w:rsid w:val="003B0277"/>
    <w:rsid w:val="003B35E4"/>
    <w:rsid w:val="003C082E"/>
    <w:rsid w:val="003C317A"/>
    <w:rsid w:val="003D3DA0"/>
    <w:rsid w:val="003D519E"/>
    <w:rsid w:val="003D7E78"/>
    <w:rsid w:val="003F7D02"/>
    <w:rsid w:val="0041799A"/>
    <w:rsid w:val="0043540F"/>
    <w:rsid w:val="00437F2A"/>
    <w:rsid w:val="00444298"/>
    <w:rsid w:val="0044726F"/>
    <w:rsid w:val="0046210B"/>
    <w:rsid w:val="00466A1F"/>
    <w:rsid w:val="004716C1"/>
    <w:rsid w:val="00471849"/>
    <w:rsid w:val="00473A1D"/>
    <w:rsid w:val="00475FBB"/>
    <w:rsid w:val="00477EC8"/>
    <w:rsid w:val="00485DFA"/>
    <w:rsid w:val="00485E61"/>
    <w:rsid w:val="0049163A"/>
    <w:rsid w:val="00494B6C"/>
    <w:rsid w:val="004A427A"/>
    <w:rsid w:val="004A525C"/>
    <w:rsid w:val="004A5A3A"/>
    <w:rsid w:val="004B0226"/>
    <w:rsid w:val="004D3897"/>
    <w:rsid w:val="004D6554"/>
    <w:rsid w:val="004F6B32"/>
    <w:rsid w:val="00515DBC"/>
    <w:rsid w:val="00526BE3"/>
    <w:rsid w:val="00526E2C"/>
    <w:rsid w:val="0054301D"/>
    <w:rsid w:val="00543350"/>
    <w:rsid w:val="0054526A"/>
    <w:rsid w:val="00562E50"/>
    <w:rsid w:val="00576899"/>
    <w:rsid w:val="00576C6B"/>
    <w:rsid w:val="0058632D"/>
    <w:rsid w:val="0059261B"/>
    <w:rsid w:val="00593B0B"/>
    <w:rsid w:val="00597142"/>
    <w:rsid w:val="005B72C7"/>
    <w:rsid w:val="005C5230"/>
    <w:rsid w:val="005D37F2"/>
    <w:rsid w:val="005D542A"/>
    <w:rsid w:val="005E7FB8"/>
    <w:rsid w:val="0060060D"/>
    <w:rsid w:val="006016DE"/>
    <w:rsid w:val="00607209"/>
    <w:rsid w:val="00616EAE"/>
    <w:rsid w:val="00622734"/>
    <w:rsid w:val="00627205"/>
    <w:rsid w:val="00633051"/>
    <w:rsid w:val="00637A36"/>
    <w:rsid w:val="0066172C"/>
    <w:rsid w:val="00661AF2"/>
    <w:rsid w:val="006717E3"/>
    <w:rsid w:val="00683C03"/>
    <w:rsid w:val="006872E7"/>
    <w:rsid w:val="006907A9"/>
    <w:rsid w:val="0069713A"/>
    <w:rsid w:val="0069746D"/>
    <w:rsid w:val="006A0350"/>
    <w:rsid w:val="006A4D3D"/>
    <w:rsid w:val="006C6EAE"/>
    <w:rsid w:val="006D3AB2"/>
    <w:rsid w:val="006D4B91"/>
    <w:rsid w:val="006E4CC7"/>
    <w:rsid w:val="006F18F9"/>
    <w:rsid w:val="006F7318"/>
    <w:rsid w:val="00700EE1"/>
    <w:rsid w:val="00702D7A"/>
    <w:rsid w:val="0071118E"/>
    <w:rsid w:val="0071162A"/>
    <w:rsid w:val="007326DF"/>
    <w:rsid w:val="00732A56"/>
    <w:rsid w:val="00744C06"/>
    <w:rsid w:val="007603F6"/>
    <w:rsid w:val="00761866"/>
    <w:rsid w:val="00773736"/>
    <w:rsid w:val="007818CD"/>
    <w:rsid w:val="00787520"/>
    <w:rsid w:val="00787932"/>
    <w:rsid w:val="007948AD"/>
    <w:rsid w:val="00795BE6"/>
    <w:rsid w:val="007A7F6A"/>
    <w:rsid w:val="007D0F05"/>
    <w:rsid w:val="007D32C3"/>
    <w:rsid w:val="007D4851"/>
    <w:rsid w:val="007E0D90"/>
    <w:rsid w:val="007E2621"/>
    <w:rsid w:val="007E5463"/>
    <w:rsid w:val="007F67E3"/>
    <w:rsid w:val="007F6902"/>
    <w:rsid w:val="008154E3"/>
    <w:rsid w:val="00825BEC"/>
    <w:rsid w:val="00830572"/>
    <w:rsid w:val="00835572"/>
    <w:rsid w:val="00842306"/>
    <w:rsid w:val="00844F50"/>
    <w:rsid w:val="008622C4"/>
    <w:rsid w:val="0087228A"/>
    <w:rsid w:val="00885192"/>
    <w:rsid w:val="00885C29"/>
    <w:rsid w:val="008968C9"/>
    <w:rsid w:val="008B1811"/>
    <w:rsid w:val="008B72E5"/>
    <w:rsid w:val="008D0A0B"/>
    <w:rsid w:val="008F07D8"/>
    <w:rsid w:val="008F43C2"/>
    <w:rsid w:val="00903A15"/>
    <w:rsid w:val="00903F81"/>
    <w:rsid w:val="009060D9"/>
    <w:rsid w:val="009257D5"/>
    <w:rsid w:val="00927006"/>
    <w:rsid w:val="0094268F"/>
    <w:rsid w:val="0095337A"/>
    <w:rsid w:val="00980BDC"/>
    <w:rsid w:val="009921F5"/>
    <w:rsid w:val="009A14C0"/>
    <w:rsid w:val="009B0F2E"/>
    <w:rsid w:val="009B2F2C"/>
    <w:rsid w:val="009B7046"/>
    <w:rsid w:val="009C2572"/>
    <w:rsid w:val="009C3219"/>
    <w:rsid w:val="009C607C"/>
    <w:rsid w:val="009D5CED"/>
    <w:rsid w:val="009D5DC9"/>
    <w:rsid w:val="009E2CC6"/>
    <w:rsid w:val="009F303A"/>
    <w:rsid w:val="00A0275E"/>
    <w:rsid w:val="00A10340"/>
    <w:rsid w:val="00A10C68"/>
    <w:rsid w:val="00A202E8"/>
    <w:rsid w:val="00A23EBA"/>
    <w:rsid w:val="00A26393"/>
    <w:rsid w:val="00A30102"/>
    <w:rsid w:val="00A32F3E"/>
    <w:rsid w:val="00A44E84"/>
    <w:rsid w:val="00A7156C"/>
    <w:rsid w:val="00A87ED8"/>
    <w:rsid w:val="00A90F6C"/>
    <w:rsid w:val="00A9218A"/>
    <w:rsid w:val="00A95CFB"/>
    <w:rsid w:val="00A9602D"/>
    <w:rsid w:val="00AA2692"/>
    <w:rsid w:val="00AA6E38"/>
    <w:rsid w:val="00AA7022"/>
    <w:rsid w:val="00AB4165"/>
    <w:rsid w:val="00AB51A7"/>
    <w:rsid w:val="00AC25EC"/>
    <w:rsid w:val="00AD0696"/>
    <w:rsid w:val="00AD49BA"/>
    <w:rsid w:val="00AE1216"/>
    <w:rsid w:val="00AE7B80"/>
    <w:rsid w:val="00AE7BF5"/>
    <w:rsid w:val="00AF5D41"/>
    <w:rsid w:val="00B00900"/>
    <w:rsid w:val="00B069AB"/>
    <w:rsid w:val="00B07B33"/>
    <w:rsid w:val="00B107B6"/>
    <w:rsid w:val="00B20D9B"/>
    <w:rsid w:val="00B26458"/>
    <w:rsid w:val="00B351FA"/>
    <w:rsid w:val="00B36FDE"/>
    <w:rsid w:val="00B51947"/>
    <w:rsid w:val="00B5488E"/>
    <w:rsid w:val="00B74DB8"/>
    <w:rsid w:val="00B776A2"/>
    <w:rsid w:val="00B776D5"/>
    <w:rsid w:val="00B909E7"/>
    <w:rsid w:val="00B938D3"/>
    <w:rsid w:val="00BA03F4"/>
    <w:rsid w:val="00BB0CFC"/>
    <w:rsid w:val="00BB46DC"/>
    <w:rsid w:val="00BC220E"/>
    <w:rsid w:val="00BD2FB0"/>
    <w:rsid w:val="00BE75B4"/>
    <w:rsid w:val="00BF7AAC"/>
    <w:rsid w:val="00C00F31"/>
    <w:rsid w:val="00C028B2"/>
    <w:rsid w:val="00C0774D"/>
    <w:rsid w:val="00C1248B"/>
    <w:rsid w:val="00C14EC7"/>
    <w:rsid w:val="00C16C21"/>
    <w:rsid w:val="00C24475"/>
    <w:rsid w:val="00C246CB"/>
    <w:rsid w:val="00C67151"/>
    <w:rsid w:val="00C72B82"/>
    <w:rsid w:val="00C81E52"/>
    <w:rsid w:val="00C873E5"/>
    <w:rsid w:val="00CA215F"/>
    <w:rsid w:val="00CA29A5"/>
    <w:rsid w:val="00CA5B53"/>
    <w:rsid w:val="00CB54A7"/>
    <w:rsid w:val="00CB7140"/>
    <w:rsid w:val="00CC04F3"/>
    <w:rsid w:val="00CC0C00"/>
    <w:rsid w:val="00CD51E0"/>
    <w:rsid w:val="00CE0CA4"/>
    <w:rsid w:val="00CF045B"/>
    <w:rsid w:val="00CF14E1"/>
    <w:rsid w:val="00CF2C71"/>
    <w:rsid w:val="00D129AE"/>
    <w:rsid w:val="00D14A47"/>
    <w:rsid w:val="00D16F4E"/>
    <w:rsid w:val="00D2208D"/>
    <w:rsid w:val="00D27687"/>
    <w:rsid w:val="00D27C12"/>
    <w:rsid w:val="00D31A51"/>
    <w:rsid w:val="00D37D56"/>
    <w:rsid w:val="00D40382"/>
    <w:rsid w:val="00D41C30"/>
    <w:rsid w:val="00D41DB1"/>
    <w:rsid w:val="00D558F8"/>
    <w:rsid w:val="00D576CC"/>
    <w:rsid w:val="00D62CCD"/>
    <w:rsid w:val="00D72E66"/>
    <w:rsid w:val="00D730E3"/>
    <w:rsid w:val="00D74857"/>
    <w:rsid w:val="00D8674B"/>
    <w:rsid w:val="00D86E8C"/>
    <w:rsid w:val="00DA5333"/>
    <w:rsid w:val="00DB3205"/>
    <w:rsid w:val="00DB5200"/>
    <w:rsid w:val="00DB62D0"/>
    <w:rsid w:val="00DD2B34"/>
    <w:rsid w:val="00DD5200"/>
    <w:rsid w:val="00DD590E"/>
    <w:rsid w:val="00DD6C5B"/>
    <w:rsid w:val="00DE47F6"/>
    <w:rsid w:val="00DE6850"/>
    <w:rsid w:val="00E01C33"/>
    <w:rsid w:val="00E0493A"/>
    <w:rsid w:val="00E20FE9"/>
    <w:rsid w:val="00E24140"/>
    <w:rsid w:val="00E27AE8"/>
    <w:rsid w:val="00E27F53"/>
    <w:rsid w:val="00E36664"/>
    <w:rsid w:val="00E74962"/>
    <w:rsid w:val="00E83864"/>
    <w:rsid w:val="00E92C93"/>
    <w:rsid w:val="00EA30C1"/>
    <w:rsid w:val="00EA6872"/>
    <w:rsid w:val="00EB02AB"/>
    <w:rsid w:val="00EB53CC"/>
    <w:rsid w:val="00ED608A"/>
    <w:rsid w:val="00EF1221"/>
    <w:rsid w:val="00EF1FE4"/>
    <w:rsid w:val="00F01816"/>
    <w:rsid w:val="00F0579B"/>
    <w:rsid w:val="00F05ADB"/>
    <w:rsid w:val="00F07F49"/>
    <w:rsid w:val="00F20343"/>
    <w:rsid w:val="00F27177"/>
    <w:rsid w:val="00F40F2A"/>
    <w:rsid w:val="00F42422"/>
    <w:rsid w:val="00F458D7"/>
    <w:rsid w:val="00F522DE"/>
    <w:rsid w:val="00F54ABB"/>
    <w:rsid w:val="00F56C92"/>
    <w:rsid w:val="00F6370A"/>
    <w:rsid w:val="00F65A01"/>
    <w:rsid w:val="00F6730B"/>
    <w:rsid w:val="00F800C7"/>
    <w:rsid w:val="00F82F3D"/>
    <w:rsid w:val="00F87083"/>
    <w:rsid w:val="00F8760C"/>
    <w:rsid w:val="00F9313D"/>
    <w:rsid w:val="00FB6B06"/>
    <w:rsid w:val="00FC6791"/>
    <w:rsid w:val="00FD12AF"/>
    <w:rsid w:val="00FD26E6"/>
    <w:rsid w:val="00FD27C3"/>
    <w:rsid w:val="00FD3AB2"/>
    <w:rsid w:val="00FD6B4C"/>
    <w:rsid w:val="00FE04AE"/>
    <w:rsid w:val="00FE31F1"/>
    <w:rsid w:val="00FE45E0"/>
    <w:rsid w:val="00FE6949"/>
    <w:rsid w:val="00FE7C7F"/>
    <w:rsid w:val="00FF1060"/>
    <w:rsid w:val="00F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590F32"/>
  <w14:defaultImageDpi w14:val="96"/>
  <w15:docId w15:val="{001A1AC8-950E-48AC-9290-BEFE964E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045B"/>
    <w:rPr>
      <w:sz w:val="24"/>
      <w:szCs w:val="24"/>
      <w:lang w:val="fr-FR" w:eastAsia="en-GB"/>
    </w:rPr>
  </w:style>
  <w:style w:type="paragraph" w:styleId="Ttulo1">
    <w:name w:val="heading 1"/>
    <w:aliases w:val="J1"/>
    <w:basedOn w:val="Normal"/>
    <w:next w:val="Normal"/>
    <w:link w:val="Ttulo1Car"/>
    <w:autoRedefine/>
    <w:uiPriority w:val="9"/>
    <w:qFormat/>
    <w:pPr>
      <w:keepNext/>
      <w:autoSpaceDE w:val="0"/>
      <w:autoSpaceDN w:val="0"/>
      <w:adjustRightInd w:val="0"/>
      <w:spacing w:after="120"/>
      <w:jc w:val="center"/>
      <w:outlineLvl w:val="0"/>
    </w:pPr>
    <w:rPr>
      <w:b/>
      <w:bCs/>
    </w:rPr>
  </w:style>
  <w:style w:type="paragraph" w:styleId="Ttulo2">
    <w:name w:val="heading 2"/>
    <w:aliases w:val="J2"/>
    <w:basedOn w:val="Normal"/>
    <w:next w:val="Normal"/>
    <w:link w:val="Ttulo2Car"/>
    <w:autoRedefine/>
    <w:uiPriority w:val="9"/>
    <w:qFormat/>
    <w:pPr>
      <w:keepNext/>
      <w:spacing w:line="288" w:lineRule="auto"/>
      <w:jc w:val="center"/>
      <w:outlineLvl w:val="1"/>
    </w:pPr>
    <w:rPr>
      <w:b/>
      <w:bCs/>
      <w:i/>
      <w:u w:val="double"/>
    </w:rPr>
  </w:style>
  <w:style w:type="paragraph" w:styleId="Ttulo3">
    <w:name w:val="heading 3"/>
    <w:aliases w:val="J3"/>
    <w:basedOn w:val="Normal"/>
    <w:next w:val="Normal"/>
    <w:link w:val="Ttulo3Car"/>
    <w:autoRedefine/>
    <w:uiPriority w:val="9"/>
    <w:qFormat/>
    <w:pPr>
      <w:keepNext/>
      <w:spacing w:before="120" w:after="120" w:line="288" w:lineRule="auto"/>
      <w:jc w:val="both"/>
      <w:outlineLvl w:val="2"/>
    </w:pPr>
    <w:rPr>
      <w:bCs/>
      <w:szCs w:val="26"/>
    </w:rPr>
  </w:style>
  <w:style w:type="paragraph" w:styleId="Ttulo4">
    <w:name w:val="heading 4"/>
    <w:aliases w:val="J4"/>
    <w:basedOn w:val="Normal"/>
    <w:next w:val="Normal"/>
    <w:link w:val="Ttulo4Car"/>
    <w:autoRedefine/>
    <w:uiPriority w:val="9"/>
    <w:qFormat/>
    <w:pPr>
      <w:keepNext/>
      <w:tabs>
        <w:tab w:val="left" w:pos="8880"/>
      </w:tabs>
      <w:spacing w:before="100" w:beforeAutospacing="1" w:after="100" w:afterAutospacing="1"/>
      <w:ind w:right="164"/>
      <w:jc w:val="center"/>
      <w:outlineLvl w:val="3"/>
    </w:pPr>
    <w:rPr>
      <w:rFonts w:ascii="Arial" w:hAnsi="Arial" w:cs="Arial"/>
      <w:b/>
      <w:szCs w:val="28"/>
      <w:lang w:val="pt-BR"/>
    </w:rPr>
  </w:style>
  <w:style w:type="paragraph" w:styleId="Ttulo5">
    <w:name w:val="heading 5"/>
    <w:basedOn w:val="Normal"/>
    <w:next w:val="Normal"/>
    <w:link w:val="Ttulo5Car"/>
    <w:uiPriority w:val="9"/>
    <w:qFormat/>
    <w:pPr>
      <w:keepNext/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ar"/>
    <w:uiPriority w:val="9"/>
    <w:qFormat/>
    <w:pPr>
      <w:keepNext/>
      <w:spacing w:line="288" w:lineRule="auto"/>
      <w:jc w:val="center"/>
      <w:outlineLvl w:val="5"/>
    </w:pPr>
    <w:rPr>
      <w:b/>
      <w:u w:val="single"/>
    </w:rPr>
  </w:style>
  <w:style w:type="paragraph" w:styleId="Ttulo7">
    <w:name w:val="heading 7"/>
    <w:basedOn w:val="Normal"/>
    <w:next w:val="Normal"/>
    <w:link w:val="Ttulo7Car"/>
    <w:uiPriority w:val="9"/>
    <w:qFormat/>
    <w:pPr>
      <w:keepNext/>
      <w:spacing w:after="120" w:line="288" w:lineRule="auto"/>
      <w:jc w:val="center"/>
      <w:outlineLvl w:val="6"/>
    </w:pPr>
    <w:rPr>
      <w:rFonts w:ascii="Calibri" w:hAnsi="Calibri"/>
      <w:b/>
      <w:bCs/>
      <w:i/>
      <w:iCs/>
      <w:color w:val="FF0000"/>
      <w:u w:val="double"/>
    </w:rPr>
  </w:style>
  <w:style w:type="paragraph" w:styleId="Ttulo8">
    <w:name w:val="heading 8"/>
    <w:basedOn w:val="Normal"/>
    <w:next w:val="Normal"/>
    <w:link w:val="Ttulo8Car"/>
    <w:uiPriority w:val="9"/>
    <w:qFormat/>
    <w:pPr>
      <w:keepNext/>
      <w:outlineLvl w:val="7"/>
    </w:pPr>
    <w:rPr>
      <w:rFonts w:ascii="Calibri" w:hAnsi="Calibri"/>
      <w:b/>
      <w:bCs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pPr>
      <w:keepNext/>
      <w:spacing w:after="120" w:line="288" w:lineRule="auto"/>
      <w:jc w:val="center"/>
      <w:outlineLvl w:val="8"/>
    </w:pPr>
    <w:rPr>
      <w:b/>
      <w:bCs/>
      <w:i/>
      <w:iCs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J1 Car"/>
    <w:basedOn w:val="Fuentedeprrafopredeter"/>
    <w:link w:val="Ttulo1"/>
    <w:uiPriority w:val="9"/>
    <w:rsid w:val="00EF2B26"/>
    <w:rPr>
      <w:rFonts w:asciiTheme="majorHAnsi" w:eastAsiaTheme="majorEastAsia" w:hAnsiTheme="majorHAnsi" w:cstheme="majorBidi"/>
      <w:b/>
      <w:bCs/>
      <w:kern w:val="32"/>
      <w:sz w:val="32"/>
      <w:szCs w:val="32"/>
      <w:lang w:val="fr-FR" w:eastAsia="en-GB"/>
    </w:rPr>
  </w:style>
  <w:style w:type="character" w:customStyle="1" w:styleId="Ttulo2Car">
    <w:name w:val="Título 2 Car"/>
    <w:aliases w:val="J2 Car"/>
    <w:basedOn w:val="Fuentedeprrafopredeter"/>
    <w:link w:val="Ttulo2"/>
    <w:uiPriority w:val="9"/>
    <w:semiHidden/>
    <w:rsid w:val="00EF2B26"/>
    <w:rPr>
      <w:rFonts w:asciiTheme="majorHAnsi" w:eastAsiaTheme="majorEastAsia" w:hAnsiTheme="majorHAnsi" w:cstheme="majorBidi"/>
      <w:b/>
      <w:bCs/>
      <w:i/>
      <w:iCs/>
      <w:sz w:val="28"/>
      <w:szCs w:val="28"/>
      <w:lang w:val="fr-FR" w:eastAsia="en-GB"/>
    </w:rPr>
  </w:style>
  <w:style w:type="character" w:customStyle="1" w:styleId="Ttulo3Car">
    <w:name w:val="Título 3 Car"/>
    <w:aliases w:val="J3 Car"/>
    <w:basedOn w:val="Fuentedeprrafopredeter"/>
    <w:link w:val="Ttulo3"/>
    <w:uiPriority w:val="9"/>
    <w:semiHidden/>
    <w:rsid w:val="00EF2B26"/>
    <w:rPr>
      <w:rFonts w:asciiTheme="majorHAnsi" w:eastAsiaTheme="majorEastAsia" w:hAnsiTheme="majorHAnsi" w:cstheme="majorBidi"/>
      <w:b/>
      <w:bCs/>
      <w:sz w:val="26"/>
      <w:szCs w:val="26"/>
      <w:lang w:val="fr-FR" w:eastAsia="en-GB"/>
    </w:rPr>
  </w:style>
  <w:style w:type="character" w:customStyle="1" w:styleId="Ttulo4Car">
    <w:name w:val="Título 4 Car"/>
    <w:aliases w:val="J4 Car"/>
    <w:basedOn w:val="Fuentedeprrafopredeter"/>
    <w:link w:val="Ttulo4"/>
    <w:uiPriority w:val="9"/>
    <w:semiHidden/>
    <w:rsid w:val="00EF2B26"/>
    <w:rPr>
      <w:rFonts w:asciiTheme="minorHAnsi" w:eastAsiaTheme="minorEastAsia" w:hAnsiTheme="minorHAnsi" w:cstheme="minorBidi"/>
      <w:b/>
      <w:bCs/>
      <w:sz w:val="28"/>
      <w:szCs w:val="28"/>
      <w:lang w:val="fr-FR" w:eastAsia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F2B26"/>
    <w:rPr>
      <w:rFonts w:asciiTheme="minorHAnsi" w:eastAsiaTheme="minorEastAsia" w:hAnsiTheme="minorHAnsi" w:cstheme="minorBidi"/>
      <w:b/>
      <w:bCs/>
      <w:i/>
      <w:iCs/>
      <w:sz w:val="26"/>
      <w:szCs w:val="26"/>
      <w:lang w:val="fr-FR" w:eastAsia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F2B26"/>
    <w:rPr>
      <w:rFonts w:asciiTheme="minorHAnsi" w:eastAsiaTheme="minorEastAsia" w:hAnsiTheme="minorHAnsi" w:cstheme="minorBidi"/>
      <w:b/>
      <w:bCs/>
      <w:sz w:val="22"/>
      <w:szCs w:val="22"/>
      <w:lang w:val="fr-FR" w:eastAsia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F2B26"/>
    <w:rPr>
      <w:rFonts w:asciiTheme="minorHAnsi" w:eastAsiaTheme="minorEastAsia" w:hAnsiTheme="minorHAnsi" w:cstheme="minorBidi"/>
      <w:sz w:val="24"/>
      <w:szCs w:val="24"/>
      <w:lang w:val="fr-FR" w:eastAsia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F2B26"/>
    <w:rPr>
      <w:rFonts w:asciiTheme="minorHAnsi" w:eastAsiaTheme="minorEastAsia" w:hAnsiTheme="minorHAnsi" w:cstheme="minorBidi"/>
      <w:i/>
      <w:iCs/>
      <w:sz w:val="24"/>
      <w:szCs w:val="24"/>
      <w:lang w:val="fr-FR" w:eastAsia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F2B26"/>
    <w:rPr>
      <w:rFonts w:asciiTheme="majorHAnsi" w:eastAsiaTheme="majorEastAsia" w:hAnsiTheme="majorHAnsi" w:cstheme="majorBidi"/>
      <w:sz w:val="22"/>
      <w:szCs w:val="22"/>
      <w:lang w:val="fr-FR" w:eastAsia="en-GB"/>
    </w:rPr>
  </w:style>
  <w:style w:type="character" w:styleId="Refdenotaalpie">
    <w:name w:val="footnote reference"/>
    <w:basedOn w:val="Fuentedeprrafopredeter"/>
    <w:uiPriority w:val="99"/>
    <w:semiHidden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pPr>
      <w:spacing w:line="288" w:lineRule="auto"/>
      <w:jc w:val="both"/>
    </w:pPr>
    <w:rPr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F2B26"/>
    <w:rPr>
      <w:sz w:val="24"/>
      <w:szCs w:val="24"/>
      <w:lang w:val="fr-FR" w:eastAsia="en-GB"/>
    </w:rPr>
  </w:style>
  <w:style w:type="paragraph" w:styleId="Textonotapie">
    <w:name w:val="footnote text"/>
    <w:basedOn w:val="Normal"/>
    <w:link w:val="TextonotapieCar"/>
    <w:uiPriority w:val="99"/>
    <w:semiHidden/>
    <w:pPr>
      <w:tabs>
        <w:tab w:val="left" w:pos="567"/>
      </w:tabs>
      <w:spacing w:before="240" w:after="240"/>
    </w:pPr>
    <w:rPr>
      <w:sz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F2B26"/>
    <w:rPr>
      <w:lang w:val="fr-FR" w:eastAsia="en-GB"/>
    </w:rPr>
  </w:style>
  <w:style w:type="character" w:styleId="Nmerodepgina">
    <w:name w:val="page number"/>
    <w:basedOn w:val="Fuentedeprrafopredeter"/>
    <w:uiPriority w:val="99"/>
    <w:rPr>
      <w:rFonts w:cs="Times New Roman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F2B26"/>
    <w:rPr>
      <w:sz w:val="24"/>
      <w:szCs w:val="24"/>
      <w:lang w:val="fr-FR" w:eastAsia="en-GB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F2B26"/>
    <w:rPr>
      <w:sz w:val="24"/>
      <w:szCs w:val="24"/>
      <w:lang w:val="fr-FR" w:eastAsia="en-GB"/>
    </w:rPr>
  </w:style>
  <w:style w:type="paragraph" w:styleId="Textonotaalfinal">
    <w:name w:val="endnote text"/>
    <w:basedOn w:val="Normal"/>
    <w:link w:val="TextonotaalfinalCar"/>
    <w:uiPriority w:val="99"/>
    <w:semiHidden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F2B26"/>
    <w:rPr>
      <w:lang w:val="fr-FR" w:eastAsia="en-GB"/>
    </w:rPr>
  </w:style>
  <w:style w:type="character" w:styleId="Refdenotaalfinal">
    <w:name w:val="endnote reference"/>
    <w:basedOn w:val="Fuentedeprrafopredeter"/>
    <w:uiPriority w:val="99"/>
    <w:semiHidden/>
    <w:rPr>
      <w:vertAlign w:val="superscript"/>
    </w:rPr>
  </w:style>
  <w:style w:type="paragraph" w:styleId="Textoindependiente2">
    <w:name w:val="Body Text 2"/>
    <w:basedOn w:val="Normal"/>
    <w:link w:val="Textoindependiente2Car"/>
    <w:uiPriority w:val="99"/>
    <w:pPr>
      <w:spacing w:line="288" w:lineRule="auto"/>
      <w:jc w:val="center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F2B26"/>
    <w:rPr>
      <w:sz w:val="24"/>
      <w:szCs w:val="24"/>
      <w:lang w:val="fr-FR" w:eastAsia="en-GB"/>
    </w:rPr>
  </w:style>
  <w:style w:type="paragraph" w:styleId="ndice1">
    <w:name w:val="index 1"/>
    <w:basedOn w:val="Normal"/>
    <w:next w:val="Normal"/>
    <w:autoRedefine/>
    <w:uiPriority w:val="99"/>
    <w:semiHidden/>
    <w:pPr>
      <w:widowControl w:val="0"/>
      <w:tabs>
        <w:tab w:val="right" w:pos="9627"/>
      </w:tabs>
      <w:autoSpaceDE w:val="0"/>
      <w:autoSpaceDN w:val="0"/>
      <w:adjustRightInd w:val="0"/>
      <w:spacing w:line="360" w:lineRule="auto"/>
      <w:ind w:left="240" w:hanging="240"/>
      <w:jc w:val="center"/>
    </w:pPr>
    <w:rPr>
      <w:b/>
      <w:bCs/>
      <w:noProof/>
    </w:rPr>
  </w:style>
  <w:style w:type="paragraph" w:styleId="TDC1">
    <w:name w:val="toc 1"/>
    <w:basedOn w:val="Ttulodendice"/>
    <w:next w:val="Normal"/>
    <w:autoRedefine/>
    <w:uiPriority w:val="39"/>
    <w:semiHidden/>
    <w:pPr>
      <w:tabs>
        <w:tab w:val="right" w:leader="dot" w:pos="9016"/>
      </w:tabs>
      <w:spacing w:before="60" w:after="60"/>
    </w:pPr>
    <w:rPr>
      <w:rFonts w:ascii="Times New Roman" w:hAnsi="Times New Roman"/>
      <w:b w:val="0"/>
      <w:bCs w:val="0"/>
      <w:noProof/>
    </w:rPr>
  </w:style>
  <w:style w:type="paragraph" w:styleId="Ttulodendice">
    <w:name w:val="index heading"/>
    <w:basedOn w:val="Normal"/>
    <w:next w:val="ndice1"/>
    <w:uiPriority w:val="99"/>
    <w:semiHidden/>
    <w:rPr>
      <w:rFonts w:ascii="Arial" w:hAnsi="Arial" w:cs="Arial"/>
      <w:b/>
      <w:bCs/>
    </w:rPr>
  </w:style>
  <w:style w:type="paragraph" w:styleId="TDC2">
    <w:name w:val="toc 2"/>
    <w:basedOn w:val="Normal"/>
    <w:next w:val="Normal"/>
    <w:autoRedefine/>
    <w:uiPriority w:val="39"/>
    <w:semiHidden/>
    <w:pPr>
      <w:tabs>
        <w:tab w:val="right" w:leader="dot" w:pos="9016"/>
      </w:tabs>
      <w:spacing w:before="40" w:after="40"/>
      <w:ind w:left="284"/>
      <w:jc w:val="both"/>
    </w:pPr>
    <w:rPr>
      <w:b/>
      <w:i/>
      <w:noProof/>
    </w:rPr>
  </w:style>
  <w:style w:type="paragraph" w:styleId="TDC3">
    <w:name w:val="toc 3"/>
    <w:basedOn w:val="Normal"/>
    <w:next w:val="Normal"/>
    <w:autoRedefine/>
    <w:uiPriority w:val="39"/>
    <w:semiHidden/>
    <w:pPr>
      <w:tabs>
        <w:tab w:val="right" w:leader="dot" w:pos="9016"/>
      </w:tabs>
      <w:spacing w:line="360" w:lineRule="auto"/>
      <w:ind w:right="1132"/>
      <w:jc w:val="both"/>
    </w:pPr>
    <w:rPr>
      <w:i/>
      <w:iCs/>
      <w:noProof/>
    </w:rPr>
  </w:style>
  <w:style w:type="paragraph" w:styleId="TDC4">
    <w:name w:val="toc 4"/>
    <w:basedOn w:val="Ttulodendice"/>
    <w:next w:val="Normal"/>
    <w:autoRedefine/>
    <w:uiPriority w:val="39"/>
    <w:semiHidden/>
    <w:pPr>
      <w:numPr>
        <w:numId w:val="8"/>
      </w:numPr>
      <w:tabs>
        <w:tab w:val="num" w:pos="360"/>
        <w:tab w:val="left" w:pos="1276"/>
        <w:tab w:val="right" w:leader="dot" w:pos="9016"/>
      </w:tabs>
      <w:spacing w:before="60" w:after="60"/>
      <w:ind w:left="1276" w:hanging="1418"/>
      <w:jc w:val="both"/>
    </w:pPr>
    <w:rPr>
      <w:rFonts w:ascii="Times New Roman" w:hAnsi="Times New Roman"/>
      <w:b w:val="0"/>
      <w:noProof/>
    </w:rPr>
  </w:style>
  <w:style w:type="paragraph" w:styleId="TDC5">
    <w:name w:val="toc 5"/>
    <w:basedOn w:val="Normal"/>
    <w:next w:val="Normal"/>
    <w:autoRedefine/>
    <w:uiPriority w:val="39"/>
    <w:semiHidden/>
    <w:pPr>
      <w:ind w:left="960"/>
    </w:pPr>
  </w:style>
  <w:style w:type="paragraph" w:styleId="TDC6">
    <w:name w:val="toc 6"/>
    <w:basedOn w:val="Normal"/>
    <w:next w:val="Normal"/>
    <w:autoRedefine/>
    <w:uiPriority w:val="39"/>
    <w:semiHidden/>
    <w:pPr>
      <w:ind w:left="1200"/>
    </w:pPr>
  </w:style>
  <w:style w:type="paragraph" w:styleId="TDC7">
    <w:name w:val="toc 7"/>
    <w:basedOn w:val="Normal"/>
    <w:next w:val="Normal"/>
    <w:autoRedefine/>
    <w:uiPriority w:val="39"/>
    <w:semiHidden/>
    <w:pPr>
      <w:ind w:left="1440"/>
    </w:pPr>
  </w:style>
  <w:style w:type="paragraph" w:styleId="TDC8">
    <w:name w:val="toc 8"/>
    <w:basedOn w:val="Normal"/>
    <w:next w:val="Normal"/>
    <w:autoRedefine/>
    <w:uiPriority w:val="39"/>
    <w:semiHidden/>
    <w:pPr>
      <w:ind w:left="1680"/>
    </w:pPr>
  </w:style>
  <w:style w:type="paragraph" w:styleId="TDC9">
    <w:name w:val="toc 9"/>
    <w:basedOn w:val="Normal"/>
    <w:next w:val="Normal"/>
    <w:autoRedefine/>
    <w:uiPriority w:val="39"/>
    <w:semiHidden/>
    <w:pPr>
      <w:ind w:left="1920"/>
    </w:p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paragraph" w:styleId="Mapadeldocumento">
    <w:name w:val="Document Map"/>
    <w:basedOn w:val="Normal"/>
    <w:link w:val="MapadeldocumentoCar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EF2B26"/>
    <w:rPr>
      <w:rFonts w:ascii="Segoe UI" w:hAnsi="Segoe UI" w:cs="Segoe UI"/>
      <w:sz w:val="16"/>
      <w:szCs w:val="16"/>
      <w:lang w:val="fr-FR" w:eastAsia="en-GB"/>
    </w:rPr>
  </w:style>
  <w:style w:type="paragraph" w:styleId="Sangra3detindependiente">
    <w:name w:val="Body Text Indent 3"/>
    <w:basedOn w:val="Normal"/>
    <w:link w:val="Sangra3detindependienteCar"/>
    <w:uiPriority w:val="99"/>
    <w:pPr>
      <w:spacing w:line="288" w:lineRule="auto"/>
      <w:ind w:left="705"/>
      <w:jc w:val="both"/>
    </w:p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EF2B26"/>
    <w:rPr>
      <w:sz w:val="16"/>
      <w:szCs w:val="16"/>
      <w:lang w:val="fr-FR" w:eastAsia="en-GB"/>
    </w:rPr>
  </w:style>
  <w:style w:type="paragraph" w:styleId="Sangradetextonormal">
    <w:name w:val="Body Text Indent"/>
    <w:basedOn w:val="Normal"/>
    <w:link w:val="SangradetextonormalCar"/>
    <w:uiPriority w:val="99"/>
    <w:pPr>
      <w:ind w:firstLine="708"/>
      <w:jc w:val="both"/>
    </w:pPr>
    <w:rPr>
      <w:rFonts w:ascii="Arial" w:hAnsi="Arial" w:cs="Aria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F2B26"/>
    <w:rPr>
      <w:sz w:val="24"/>
      <w:szCs w:val="24"/>
      <w:lang w:val="fr-FR" w:eastAsia="en-GB"/>
    </w:rPr>
  </w:style>
  <w:style w:type="paragraph" w:styleId="Sangra2detindependiente">
    <w:name w:val="Body Text Indent 2"/>
    <w:basedOn w:val="Normal"/>
    <w:link w:val="Sangra2detindependienteCar"/>
    <w:uiPriority w:val="99"/>
    <w:pPr>
      <w:tabs>
        <w:tab w:val="left" w:pos="-1014"/>
        <w:tab w:val="left" w:pos="-720"/>
      </w:tabs>
      <w:autoSpaceDE w:val="0"/>
      <w:autoSpaceDN w:val="0"/>
      <w:adjustRightInd w:val="0"/>
      <w:spacing w:line="240" w:lineRule="atLeast"/>
      <w:ind w:left="840" w:firstLine="11"/>
      <w:jc w:val="both"/>
    </w:pPr>
    <w:rPr>
      <w:rFonts w:cs="Arial"/>
      <w:i/>
      <w:iCs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F2B26"/>
    <w:rPr>
      <w:sz w:val="24"/>
      <w:szCs w:val="24"/>
      <w:lang w:val="fr-FR" w:eastAsia="en-GB"/>
    </w:rPr>
  </w:style>
  <w:style w:type="paragraph" w:styleId="Textoindependiente3">
    <w:name w:val="Body Text 3"/>
    <w:basedOn w:val="Normal"/>
    <w:link w:val="Textoindependiente3Car"/>
    <w:uiPriority w:val="99"/>
    <w:pPr>
      <w:tabs>
        <w:tab w:val="left" w:pos="-958"/>
        <w:tab w:val="left" w:pos="-720"/>
        <w:tab w:val="left" w:pos="0"/>
        <w:tab w:val="left" w:pos="226"/>
        <w:tab w:val="left" w:pos="543"/>
        <w:tab w:val="left" w:pos="770"/>
        <w:tab w:val="left" w:pos="1336"/>
        <w:tab w:val="left" w:pos="1734"/>
        <w:tab w:val="left" w:pos="2160"/>
        <w:tab w:val="left" w:pos="2880"/>
        <w:tab w:val="left" w:pos="3286"/>
        <w:tab w:val="left" w:pos="4320"/>
        <w:tab w:val="left" w:pos="5040"/>
        <w:tab w:val="left" w:pos="5271"/>
        <w:tab w:val="left" w:pos="5839"/>
        <w:tab w:val="left" w:pos="6480"/>
        <w:tab w:val="left" w:pos="7200"/>
        <w:tab w:val="left" w:pos="7425"/>
        <w:tab w:val="left" w:pos="8559"/>
      </w:tabs>
      <w:spacing w:line="288" w:lineRule="auto"/>
      <w:jc w:val="both"/>
    </w:pPr>
    <w:rPr>
      <w:bCs/>
      <w:i/>
      <w:iCs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EF2B26"/>
    <w:rPr>
      <w:sz w:val="16"/>
      <w:szCs w:val="16"/>
      <w:lang w:val="fr-FR" w:eastAsia="en-GB"/>
    </w:rPr>
  </w:style>
  <w:style w:type="character" w:styleId="Hipervnculovisitado">
    <w:name w:val="FollowedHyperlink"/>
    <w:basedOn w:val="Fuentedeprrafopredeter"/>
    <w:uiPriority w:val="99"/>
    <w:rPr>
      <w:color w:val="800080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odebloque">
    <w:name w:val="Block Text"/>
    <w:basedOn w:val="Normal"/>
    <w:uiPriority w:val="99"/>
    <w:pPr>
      <w:tabs>
        <w:tab w:val="left" w:pos="-958"/>
        <w:tab w:val="left" w:pos="-720"/>
        <w:tab w:val="left" w:pos="0"/>
        <w:tab w:val="left" w:pos="543"/>
        <w:tab w:val="left" w:pos="884"/>
        <w:tab w:val="left" w:pos="1450"/>
        <w:tab w:val="left" w:pos="1734"/>
        <w:tab w:val="left" w:pos="2160"/>
        <w:tab w:val="left" w:pos="2880"/>
        <w:tab w:val="left" w:pos="3286"/>
        <w:tab w:val="left" w:pos="4320"/>
        <w:tab w:val="left" w:pos="5040"/>
        <w:tab w:val="left" w:pos="5271"/>
        <w:tab w:val="left" w:pos="6480"/>
        <w:tab w:val="left" w:pos="7200"/>
        <w:tab w:val="left" w:pos="7425"/>
        <w:tab w:val="left" w:pos="8559"/>
        <w:tab w:val="left" w:pos="9360"/>
        <w:tab w:val="left" w:pos="10080"/>
      </w:tabs>
      <w:ind w:left="2127" w:right="565"/>
      <w:jc w:val="both"/>
    </w:pPr>
    <w:rPr>
      <w:color w:val="000000"/>
    </w:rPr>
  </w:style>
  <w:style w:type="paragraph" w:customStyle="1" w:styleId="CM14">
    <w:name w:val="CM14"/>
    <w:basedOn w:val="Normal"/>
    <w:next w:val="Normal"/>
    <w:pPr>
      <w:widowControl w:val="0"/>
      <w:autoSpaceDE w:val="0"/>
      <w:autoSpaceDN w:val="0"/>
      <w:adjustRightInd w:val="0"/>
      <w:spacing w:after="103"/>
    </w:pPr>
    <w:rPr>
      <w:rFonts w:ascii="Arial" w:hAnsi="Arial" w:cs="Arial"/>
    </w:rPr>
  </w:style>
  <w:style w:type="paragraph" w:customStyle="1" w:styleId="CM6">
    <w:name w:val="CM6"/>
    <w:basedOn w:val="Normal"/>
    <w:next w:val="Normal"/>
    <w:pPr>
      <w:widowControl w:val="0"/>
      <w:autoSpaceDE w:val="0"/>
      <w:autoSpaceDN w:val="0"/>
      <w:adjustRightInd w:val="0"/>
      <w:spacing w:line="266" w:lineRule="atLeast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Descripcin">
    <w:name w:val="caption"/>
    <w:basedOn w:val="Normal"/>
    <w:next w:val="Normal"/>
    <w:uiPriority w:val="35"/>
    <w:qFormat/>
    <w:pPr>
      <w:jc w:val="center"/>
    </w:pPr>
    <w:rPr>
      <w:rFonts w:ascii="Arial" w:hAnsi="Arial" w:cs="Arial"/>
      <w:b/>
      <w:bCs/>
      <w:sz w:val="18"/>
    </w:rPr>
  </w:style>
  <w:style w:type="paragraph" w:styleId="Textodeglobo">
    <w:name w:val="Balloon Text"/>
    <w:basedOn w:val="Normal"/>
    <w:link w:val="TextodegloboCar"/>
    <w:rsid w:val="00BE75B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BE75B4"/>
    <w:rPr>
      <w:rFonts w:ascii="Segoe UI" w:hAnsi="Segoe UI" w:cs="Segoe UI"/>
      <w:sz w:val="18"/>
      <w:szCs w:val="18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LANTILLA%20PLIEGO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PLIEGOS</Template>
  <TotalTime>2</TotalTime>
  <Pages>1</Pages>
  <Words>198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AYTO. MADRID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Eduardo Gallardo Zambrana</dc:creator>
  <cp:keywords/>
  <dc:description/>
  <cp:lastModifiedBy>eva</cp:lastModifiedBy>
  <cp:revision>3</cp:revision>
  <cp:lastPrinted>2026-03-05T11:03:00Z</cp:lastPrinted>
  <dcterms:created xsi:type="dcterms:W3CDTF">2026-05-04T11:59:00Z</dcterms:created>
  <dcterms:modified xsi:type="dcterms:W3CDTF">2026-05-04T12:00:00Z</dcterms:modified>
</cp:coreProperties>
</file>